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ECED7" w14:textId="43683A2C" w:rsidR="006D0217" w:rsidRPr="004852D6" w:rsidRDefault="00CD6897" w:rsidP="0A2A9561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004852D6">
        <w:rPr>
          <w:rFonts w:ascii="Corbel" w:hAnsi="Corbel"/>
          <w:b/>
          <w:bCs/>
          <w:sz w:val="24"/>
          <w:szCs w:val="24"/>
        </w:rPr>
        <w:tab/>
      </w:r>
      <w:r w:rsidRPr="004852D6">
        <w:rPr>
          <w:rFonts w:ascii="Corbel" w:hAnsi="Corbel"/>
          <w:b/>
          <w:bCs/>
          <w:sz w:val="24"/>
          <w:szCs w:val="24"/>
        </w:rPr>
        <w:tab/>
      </w:r>
      <w:r w:rsidRPr="004852D6">
        <w:rPr>
          <w:rFonts w:ascii="Corbel" w:hAnsi="Corbel"/>
          <w:b/>
          <w:bCs/>
          <w:sz w:val="24"/>
          <w:szCs w:val="24"/>
        </w:rPr>
        <w:tab/>
      </w:r>
      <w:r w:rsidRPr="004852D6">
        <w:rPr>
          <w:rFonts w:ascii="Corbel" w:hAnsi="Corbel"/>
          <w:b/>
          <w:bCs/>
          <w:sz w:val="24"/>
          <w:szCs w:val="24"/>
        </w:rPr>
        <w:tab/>
      </w:r>
      <w:r w:rsidRPr="004852D6">
        <w:rPr>
          <w:rFonts w:ascii="Corbel" w:hAnsi="Corbel"/>
          <w:b/>
          <w:bCs/>
          <w:sz w:val="24"/>
          <w:szCs w:val="24"/>
        </w:rPr>
        <w:tab/>
      </w:r>
      <w:r w:rsidRPr="004852D6">
        <w:rPr>
          <w:rFonts w:ascii="Corbel" w:hAnsi="Corbel"/>
          <w:b/>
          <w:bCs/>
          <w:sz w:val="24"/>
          <w:szCs w:val="24"/>
        </w:rPr>
        <w:tab/>
      </w:r>
      <w:r w:rsidR="006D0217" w:rsidRPr="0A2A9561">
        <w:rPr>
          <w:rFonts w:ascii="Corbel" w:hAnsi="Corbel"/>
          <w:i/>
          <w:iCs/>
          <w:sz w:val="24"/>
          <w:szCs w:val="24"/>
        </w:rPr>
        <w:t>Załącznik nr 1.5 do Zarządzenia Rektora UR nr 7/2023</w:t>
      </w:r>
    </w:p>
    <w:p w14:paraId="1431C70E" w14:textId="77777777" w:rsidR="0085747A" w:rsidRPr="004852D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852D6">
        <w:rPr>
          <w:rFonts w:ascii="Corbel" w:hAnsi="Corbel"/>
          <w:b/>
          <w:smallCaps/>
          <w:sz w:val="24"/>
          <w:szCs w:val="24"/>
        </w:rPr>
        <w:t>SYLABUS</w:t>
      </w:r>
    </w:p>
    <w:p w14:paraId="54AE195C" w14:textId="4D0DA3C1" w:rsidR="0085747A" w:rsidRPr="004852D6" w:rsidRDefault="0071620A" w:rsidP="0A2A9561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0A2A9561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F5135ED" w:rsidRPr="0A2A9561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9D1E1F" w:rsidRPr="0A2A9561">
        <w:rPr>
          <w:rFonts w:ascii="Corbel" w:hAnsi="Corbel"/>
          <w:b/>
          <w:bCs/>
          <w:smallCaps/>
          <w:sz w:val="24"/>
          <w:szCs w:val="24"/>
        </w:rPr>
        <w:t>202</w:t>
      </w:r>
      <w:r w:rsidR="004A4324">
        <w:rPr>
          <w:rFonts w:ascii="Corbel" w:hAnsi="Corbel"/>
          <w:b/>
          <w:bCs/>
          <w:smallCaps/>
          <w:sz w:val="24"/>
          <w:szCs w:val="24"/>
        </w:rPr>
        <w:t>4</w:t>
      </w:r>
      <w:r w:rsidR="009D1E1F" w:rsidRPr="0A2A9561">
        <w:rPr>
          <w:rFonts w:ascii="Corbel" w:hAnsi="Corbel"/>
          <w:b/>
          <w:bCs/>
          <w:smallCaps/>
          <w:sz w:val="24"/>
          <w:szCs w:val="24"/>
        </w:rPr>
        <w:t>/202</w:t>
      </w:r>
      <w:r w:rsidR="004A4324">
        <w:rPr>
          <w:rFonts w:ascii="Corbel" w:hAnsi="Corbel"/>
          <w:b/>
          <w:bCs/>
          <w:smallCaps/>
          <w:sz w:val="24"/>
          <w:szCs w:val="24"/>
        </w:rPr>
        <w:t>5</w:t>
      </w:r>
      <w:r w:rsidR="00F73E6F" w:rsidRPr="0A2A9561">
        <w:rPr>
          <w:rFonts w:ascii="Corbel" w:hAnsi="Corbel"/>
          <w:b/>
          <w:bCs/>
          <w:smallCaps/>
          <w:sz w:val="24"/>
          <w:szCs w:val="24"/>
        </w:rPr>
        <w:t>-202</w:t>
      </w:r>
      <w:r w:rsidR="004A4324">
        <w:rPr>
          <w:rFonts w:ascii="Corbel" w:hAnsi="Corbel"/>
          <w:b/>
          <w:bCs/>
          <w:smallCaps/>
          <w:sz w:val="24"/>
          <w:szCs w:val="24"/>
        </w:rPr>
        <w:t>5</w:t>
      </w:r>
      <w:r w:rsidR="00F73E6F" w:rsidRPr="0A2A9561">
        <w:rPr>
          <w:rFonts w:ascii="Corbel" w:hAnsi="Corbel"/>
          <w:b/>
          <w:bCs/>
          <w:smallCaps/>
          <w:sz w:val="24"/>
          <w:szCs w:val="24"/>
        </w:rPr>
        <w:t>/202</w:t>
      </w:r>
      <w:r w:rsidR="004A4324">
        <w:rPr>
          <w:rFonts w:ascii="Corbel" w:hAnsi="Corbel"/>
          <w:b/>
          <w:bCs/>
          <w:smallCaps/>
          <w:sz w:val="24"/>
          <w:szCs w:val="24"/>
        </w:rPr>
        <w:t>6</w:t>
      </w:r>
    </w:p>
    <w:p w14:paraId="651E5E1C" w14:textId="77777777" w:rsidR="006F3E52" w:rsidRDefault="006F3E5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14F44A51" w14:textId="2AE66E33" w:rsidR="00445970" w:rsidRPr="00176A9F" w:rsidRDefault="009D1E1F" w:rsidP="00EA4832">
      <w:pPr>
        <w:spacing w:after="0" w:line="240" w:lineRule="exact"/>
        <w:jc w:val="both"/>
        <w:rPr>
          <w:rFonts w:ascii="Corbel" w:hAnsi="Corbel"/>
        </w:rPr>
      </w:pPr>
      <w:r w:rsidRPr="0A2A9561">
        <w:rPr>
          <w:rFonts w:ascii="Corbel" w:hAnsi="Corbel"/>
        </w:rPr>
        <w:t xml:space="preserve">                                                                                 </w:t>
      </w:r>
      <w:r w:rsidR="00445970" w:rsidRPr="0A2A9561">
        <w:rPr>
          <w:rFonts w:ascii="Corbel" w:hAnsi="Corbel"/>
        </w:rPr>
        <w:t xml:space="preserve">Rok akademicki </w:t>
      </w:r>
      <w:r w:rsidRPr="0A2A9561">
        <w:rPr>
          <w:rFonts w:ascii="Corbel" w:hAnsi="Corbel"/>
        </w:rPr>
        <w:t>202</w:t>
      </w:r>
      <w:r w:rsidR="004A4324">
        <w:rPr>
          <w:rFonts w:ascii="Corbel" w:hAnsi="Corbel"/>
        </w:rPr>
        <w:t>4</w:t>
      </w:r>
      <w:r w:rsidRPr="0A2A9561">
        <w:rPr>
          <w:rFonts w:ascii="Corbel" w:hAnsi="Corbel"/>
        </w:rPr>
        <w:t>/202</w:t>
      </w:r>
      <w:r w:rsidR="004A4324">
        <w:rPr>
          <w:rFonts w:ascii="Corbel" w:hAnsi="Corbel"/>
        </w:rPr>
        <w:t>5</w:t>
      </w:r>
    </w:p>
    <w:p w14:paraId="7AD3B647" w14:textId="77777777" w:rsidR="0085747A" w:rsidRPr="004852D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704AC1E" w14:textId="77777777" w:rsidR="0085747A" w:rsidRPr="004852D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852D6">
        <w:rPr>
          <w:rFonts w:ascii="Corbel" w:hAnsi="Corbel"/>
          <w:szCs w:val="24"/>
        </w:rPr>
        <w:t xml:space="preserve">1. </w:t>
      </w:r>
      <w:r w:rsidR="0085747A" w:rsidRPr="004852D6">
        <w:rPr>
          <w:rFonts w:ascii="Corbel" w:hAnsi="Corbel"/>
          <w:szCs w:val="24"/>
        </w:rPr>
        <w:t xml:space="preserve">Podstawowe </w:t>
      </w:r>
      <w:r w:rsidR="00445970" w:rsidRPr="004852D6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852D6" w14:paraId="553C2C6A" w14:textId="77777777" w:rsidTr="0A2A9561">
        <w:tc>
          <w:tcPr>
            <w:tcW w:w="2694" w:type="dxa"/>
            <w:vAlign w:val="center"/>
          </w:tcPr>
          <w:p w14:paraId="794BCB25" w14:textId="77777777" w:rsidR="0085747A" w:rsidRPr="004852D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BBD38E2" w14:textId="77777777" w:rsidR="0085747A" w:rsidRPr="00100755" w:rsidRDefault="008F39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100755">
              <w:rPr>
                <w:rFonts w:ascii="Corbel" w:hAnsi="Corbel"/>
                <w:bCs/>
                <w:sz w:val="24"/>
                <w:szCs w:val="24"/>
              </w:rPr>
              <w:t>Organizacja usług publicznych w samorządzie terytorialnym</w:t>
            </w:r>
          </w:p>
        </w:tc>
      </w:tr>
      <w:tr w:rsidR="0085747A" w:rsidRPr="004852D6" w14:paraId="2FFE4A40" w14:textId="77777777" w:rsidTr="0A2A9561">
        <w:tc>
          <w:tcPr>
            <w:tcW w:w="2694" w:type="dxa"/>
            <w:vAlign w:val="center"/>
          </w:tcPr>
          <w:p w14:paraId="0080B128" w14:textId="77777777" w:rsidR="0085747A" w:rsidRPr="004852D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852D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4190C6B" w14:textId="77777777" w:rsidR="0085747A" w:rsidRPr="004852D6" w:rsidRDefault="003826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A2SO15</w:t>
            </w:r>
          </w:p>
        </w:tc>
      </w:tr>
      <w:tr w:rsidR="002D4C59" w:rsidRPr="004852D6" w14:paraId="03222DA8" w14:textId="77777777" w:rsidTr="0A2A9561">
        <w:tc>
          <w:tcPr>
            <w:tcW w:w="2694" w:type="dxa"/>
            <w:vAlign w:val="center"/>
          </w:tcPr>
          <w:p w14:paraId="49735556" w14:textId="77777777" w:rsidR="002D4C59" w:rsidRPr="004852D6" w:rsidRDefault="002D4C59" w:rsidP="002D4C5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89DA725" w14:textId="3A0B2389" w:rsidR="002D4C59" w:rsidRPr="004852D6" w:rsidRDefault="002D4C59" w:rsidP="002D4C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</w:t>
            </w:r>
            <w:r w:rsidR="001007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h </w:t>
            </w:r>
          </w:p>
        </w:tc>
      </w:tr>
      <w:tr w:rsidR="002D4C59" w:rsidRPr="004852D6" w14:paraId="5AC2B37E" w14:textId="77777777" w:rsidTr="0A2A9561">
        <w:tc>
          <w:tcPr>
            <w:tcW w:w="2694" w:type="dxa"/>
            <w:vAlign w:val="center"/>
          </w:tcPr>
          <w:p w14:paraId="513E3922" w14:textId="77777777" w:rsidR="002D4C59" w:rsidRPr="004852D6" w:rsidRDefault="002D4C59" w:rsidP="002D4C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22A28C" w14:textId="5A921B03" w:rsidR="002D4C59" w:rsidRPr="004852D6" w:rsidRDefault="00100755" w:rsidP="0A2A95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A2A9561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 w:rsidRPr="0A2A9561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2D4C59" w:rsidRPr="0A2A9561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4852D6" w14:paraId="69138A25" w14:textId="77777777" w:rsidTr="0A2A9561">
        <w:tc>
          <w:tcPr>
            <w:tcW w:w="2694" w:type="dxa"/>
            <w:vAlign w:val="center"/>
          </w:tcPr>
          <w:p w14:paraId="7A6CD26B" w14:textId="77777777" w:rsidR="0085747A" w:rsidRPr="004852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D1576B" w14:textId="77777777" w:rsidR="0085747A" w:rsidRPr="004852D6" w:rsidRDefault="00CE2D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4852D6" w14:paraId="6642E1D0" w14:textId="77777777" w:rsidTr="0A2A9561">
        <w:tc>
          <w:tcPr>
            <w:tcW w:w="2694" w:type="dxa"/>
            <w:vAlign w:val="center"/>
          </w:tcPr>
          <w:p w14:paraId="2DA7AB53" w14:textId="77777777" w:rsidR="0085747A" w:rsidRPr="004852D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6448A0" w14:textId="77777777" w:rsidR="0085747A" w:rsidRPr="004852D6" w:rsidRDefault="00F87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B448C" w:rsidRPr="004852D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4852D6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4852D6" w14:paraId="6BE0C8A8" w14:textId="77777777" w:rsidTr="0A2A9561">
        <w:tc>
          <w:tcPr>
            <w:tcW w:w="2694" w:type="dxa"/>
            <w:vAlign w:val="center"/>
          </w:tcPr>
          <w:p w14:paraId="2EDDD18A" w14:textId="77777777" w:rsidR="0085747A" w:rsidRPr="004852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BC60F8" w14:textId="2D3A080A" w:rsidR="0085747A" w:rsidRPr="004852D6" w:rsidRDefault="001007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 w:rsidRPr="004852D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4852D6" w14:paraId="05251D35" w14:textId="77777777" w:rsidTr="0A2A9561">
        <w:tc>
          <w:tcPr>
            <w:tcW w:w="2694" w:type="dxa"/>
            <w:vAlign w:val="center"/>
          </w:tcPr>
          <w:p w14:paraId="297EC893" w14:textId="77777777" w:rsidR="0085747A" w:rsidRPr="004852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E16679" w14:textId="77777777" w:rsidR="0085747A" w:rsidRPr="004852D6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 w:rsidRPr="004852D6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4852D6" w14:paraId="3573C508" w14:textId="77777777" w:rsidTr="0A2A9561">
        <w:tc>
          <w:tcPr>
            <w:tcW w:w="2694" w:type="dxa"/>
            <w:vAlign w:val="center"/>
          </w:tcPr>
          <w:p w14:paraId="7BDE276F" w14:textId="77777777" w:rsidR="0085747A" w:rsidRPr="004852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852D6">
              <w:rPr>
                <w:rFonts w:ascii="Corbel" w:hAnsi="Corbel"/>
                <w:sz w:val="24"/>
                <w:szCs w:val="24"/>
              </w:rPr>
              <w:t>/y</w:t>
            </w:r>
            <w:r w:rsidRPr="004852D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9BBB79" w14:textId="33715E76" w:rsidR="0085747A" w:rsidRPr="004852D6" w:rsidRDefault="00100755" w:rsidP="0A2A95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A2A9561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656B78" w:rsidRPr="0A2A9561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D1E1F" w:rsidRPr="0A2A956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56B78" w:rsidRPr="0A2A9561">
              <w:rPr>
                <w:rFonts w:ascii="Corbel" w:hAnsi="Corbel"/>
                <w:b w:val="0"/>
                <w:sz w:val="24"/>
                <w:szCs w:val="24"/>
              </w:rPr>
              <w:t>/ semestr</w:t>
            </w:r>
            <w:r w:rsidRPr="0A2A9561"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="0085747A" w:rsidRPr="004852D6" w14:paraId="08C64B65" w14:textId="77777777" w:rsidTr="0A2A9561">
        <w:tc>
          <w:tcPr>
            <w:tcW w:w="2694" w:type="dxa"/>
            <w:vAlign w:val="center"/>
          </w:tcPr>
          <w:p w14:paraId="355AA6F6" w14:textId="77777777" w:rsidR="0085747A" w:rsidRPr="004852D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C40A26" w14:textId="63E3C36E" w:rsidR="0085747A" w:rsidRPr="004852D6" w:rsidRDefault="1F3D66AC" w:rsidP="0A2A95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A2A9561"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6D56A9" w:rsidRPr="0A2A9561">
              <w:rPr>
                <w:rFonts w:ascii="Corbel" w:hAnsi="Corbel"/>
                <w:b w:val="0"/>
                <w:sz w:val="24"/>
                <w:szCs w:val="24"/>
              </w:rPr>
              <w:t>akultatywny</w:t>
            </w:r>
          </w:p>
        </w:tc>
      </w:tr>
      <w:tr w:rsidR="00923D7D" w:rsidRPr="004852D6" w14:paraId="4E0C6852" w14:textId="77777777" w:rsidTr="0A2A9561">
        <w:tc>
          <w:tcPr>
            <w:tcW w:w="2694" w:type="dxa"/>
            <w:vAlign w:val="center"/>
          </w:tcPr>
          <w:p w14:paraId="3A471146" w14:textId="77777777" w:rsidR="00923D7D" w:rsidRPr="004852D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6E6B04" w14:textId="77777777" w:rsidR="00923D7D" w:rsidRPr="004852D6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 w:rsidRPr="004852D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61F2C" w:rsidRPr="004852D6" w14:paraId="1E2A8AAE" w14:textId="77777777" w:rsidTr="0A2A9561">
        <w:tc>
          <w:tcPr>
            <w:tcW w:w="2694" w:type="dxa"/>
            <w:vAlign w:val="center"/>
          </w:tcPr>
          <w:p w14:paraId="4D0AF2E5" w14:textId="77777777" w:rsidR="00161F2C" w:rsidRPr="004852D6" w:rsidRDefault="00161F2C" w:rsidP="00161F2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815249E" w14:textId="77777777" w:rsidR="00161F2C" w:rsidRPr="004852D6" w:rsidRDefault="00D33FEE" w:rsidP="00161F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dr hab. Agata Barczewska – Dziobek, prof. UR</w:t>
            </w:r>
            <w:r w:rsidRPr="004852D6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4852D6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4852D6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161F2C" w:rsidRPr="004852D6" w14:paraId="2CAFAEFB" w14:textId="77777777" w:rsidTr="0A2A9561">
        <w:tc>
          <w:tcPr>
            <w:tcW w:w="2694" w:type="dxa"/>
            <w:vAlign w:val="center"/>
          </w:tcPr>
          <w:p w14:paraId="61170169" w14:textId="77777777" w:rsidR="00161F2C" w:rsidRPr="004852D6" w:rsidRDefault="00161F2C" w:rsidP="00161F2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9E0EEE" w14:textId="29398EF8" w:rsidR="00161F2C" w:rsidRPr="004852D6" w:rsidRDefault="004A4324" w:rsidP="00161F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D33FEE" w:rsidRPr="004852D6">
              <w:rPr>
                <w:rFonts w:ascii="Corbel" w:hAnsi="Corbel"/>
                <w:b w:val="0"/>
                <w:sz w:val="24"/>
                <w:szCs w:val="24"/>
              </w:rPr>
              <w:t>gr</w:t>
            </w:r>
            <w:r w:rsidR="00CD5CDF">
              <w:rPr>
                <w:rFonts w:ascii="Corbel" w:hAnsi="Corbel"/>
                <w:b w:val="0"/>
                <w:sz w:val="24"/>
                <w:szCs w:val="24"/>
              </w:rPr>
              <w:t xml:space="preserve"> Izabela Bentkowska-Furman</w:t>
            </w:r>
            <w:r w:rsidR="00D32BF2">
              <w:rPr>
                <w:rFonts w:ascii="Corbel" w:hAnsi="Corbel"/>
                <w:b w:val="0"/>
                <w:sz w:val="24"/>
                <w:szCs w:val="24"/>
              </w:rPr>
              <w:t>, mgr Dominika Nowak</w:t>
            </w:r>
          </w:p>
        </w:tc>
      </w:tr>
    </w:tbl>
    <w:p w14:paraId="6AD8A9F3" w14:textId="21B639BA" w:rsidR="0085747A" w:rsidRPr="004852D6" w:rsidRDefault="0085747A" w:rsidP="0A2A956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A2A9561">
        <w:rPr>
          <w:rFonts w:ascii="Corbel" w:hAnsi="Corbel"/>
          <w:sz w:val="24"/>
          <w:szCs w:val="24"/>
        </w:rPr>
        <w:t xml:space="preserve">* </w:t>
      </w:r>
      <w:r w:rsidRPr="0A2A9561">
        <w:rPr>
          <w:rFonts w:ascii="Corbel" w:hAnsi="Corbel"/>
          <w:i/>
          <w:iCs/>
          <w:sz w:val="24"/>
          <w:szCs w:val="24"/>
        </w:rPr>
        <w:t>-</w:t>
      </w:r>
      <w:r w:rsidR="00B90885" w:rsidRPr="0A2A9561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A2A9561">
        <w:rPr>
          <w:rFonts w:ascii="Corbel" w:hAnsi="Corbel"/>
          <w:b w:val="0"/>
          <w:sz w:val="24"/>
          <w:szCs w:val="24"/>
        </w:rPr>
        <w:t>e,</w:t>
      </w:r>
      <w:r w:rsidR="77C07486" w:rsidRPr="0A2A9561">
        <w:rPr>
          <w:rFonts w:ascii="Corbel" w:hAnsi="Corbel"/>
          <w:b w:val="0"/>
          <w:sz w:val="24"/>
          <w:szCs w:val="24"/>
        </w:rPr>
        <w:t xml:space="preserve"> </w:t>
      </w:r>
      <w:r w:rsidRPr="0A2A9561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A2A9561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14FCB628" w14:textId="77777777" w:rsidR="00923D7D" w:rsidRPr="004852D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E4DF25" w14:textId="77777777" w:rsidR="0085747A" w:rsidRPr="004852D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852D6">
        <w:rPr>
          <w:rFonts w:ascii="Corbel" w:hAnsi="Corbel"/>
          <w:sz w:val="24"/>
          <w:szCs w:val="24"/>
        </w:rPr>
        <w:t>1.</w:t>
      </w:r>
      <w:r w:rsidR="00E22FBC" w:rsidRPr="004852D6">
        <w:rPr>
          <w:rFonts w:ascii="Corbel" w:hAnsi="Corbel"/>
          <w:sz w:val="24"/>
          <w:szCs w:val="24"/>
        </w:rPr>
        <w:t>1</w:t>
      </w:r>
      <w:r w:rsidRPr="004852D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0515447" w14:textId="77777777" w:rsidR="00923D7D" w:rsidRPr="004852D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4852D6" w14:paraId="775D3C13" w14:textId="77777777" w:rsidTr="0A2A956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E65C" w14:textId="77777777" w:rsidR="00015B8F" w:rsidRPr="004852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52D6">
              <w:rPr>
                <w:rFonts w:ascii="Corbel" w:hAnsi="Corbel"/>
                <w:szCs w:val="24"/>
              </w:rPr>
              <w:t>Semestr</w:t>
            </w:r>
          </w:p>
          <w:p w14:paraId="72042498" w14:textId="77777777" w:rsidR="00015B8F" w:rsidRPr="004852D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52D6">
              <w:rPr>
                <w:rFonts w:ascii="Corbel" w:hAnsi="Corbel"/>
                <w:szCs w:val="24"/>
              </w:rPr>
              <w:t>(</w:t>
            </w:r>
            <w:r w:rsidR="00363F78" w:rsidRPr="004852D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DEDF" w14:textId="77777777" w:rsidR="00015B8F" w:rsidRPr="004852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52D6">
              <w:rPr>
                <w:rFonts w:ascii="Corbel" w:hAnsi="Corbel"/>
                <w:szCs w:val="24"/>
              </w:rPr>
              <w:t>Wykł</w:t>
            </w:r>
            <w:proofErr w:type="spellEnd"/>
            <w:r w:rsidRPr="004852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CA08" w14:textId="77777777" w:rsidR="00015B8F" w:rsidRPr="004852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52D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7783" w14:textId="77777777" w:rsidR="00015B8F" w:rsidRPr="004852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52D6">
              <w:rPr>
                <w:rFonts w:ascii="Corbel" w:hAnsi="Corbel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B7EE" w14:textId="77777777" w:rsidR="00015B8F" w:rsidRPr="004852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52D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E90C" w14:textId="77777777" w:rsidR="00015B8F" w:rsidRPr="004852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52D6">
              <w:rPr>
                <w:rFonts w:ascii="Corbel" w:hAnsi="Corbel"/>
                <w:szCs w:val="24"/>
              </w:rPr>
              <w:t>Sem</w:t>
            </w:r>
            <w:proofErr w:type="spellEnd"/>
            <w:r w:rsidRPr="004852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450D" w14:textId="77777777" w:rsidR="00015B8F" w:rsidRPr="004852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52D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FFCF" w14:textId="77777777" w:rsidR="00015B8F" w:rsidRPr="004852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52D6">
              <w:rPr>
                <w:rFonts w:ascii="Corbel" w:hAnsi="Corbel"/>
                <w:szCs w:val="24"/>
              </w:rPr>
              <w:t>Prakt</w:t>
            </w:r>
            <w:proofErr w:type="spellEnd"/>
            <w:r w:rsidRPr="004852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53E2" w14:textId="77777777" w:rsidR="00015B8F" w:rsidRPr="004852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52D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DAF7" w14:textId="77777777" w:rsidR="00015B8F" w:rsidRPr="004852D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852D6">
              <w:rPr>
                <w:rFonts w:ascii="Corbel" w:hAnsi="Corbel"/>
                <w:b/>
                <w:szCs w:val="24"/>
              </w:rPr>
              <w:t>Liczba pkt</w:t>
            </w:r>
            <w:r w:rsidR="00B90885" w:rsidRPr="004852D6">
              <w:rPr>
                <w:rFonts w:ascii="Corbel" w:hAnsi="Corbel"/>
                <w:b/>
                <w:szCs w:val="24"/>
              </w:rPr>
              <w:t>.</w:t>
            </w:r>
            <w:r w:rsidRPr="004852D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852D6" w14:paraId="0A118749" w14:textId="77777777" w:rsidTr="0A2A9561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98F7" w14:textId="77777777" w:rsidR="00015B8F" w:rsidRPr="004852D6" w:rsidRDefault="00161F2C" w:rsidP="0A2A9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A2A9561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2382" w14:textId="77777777" w:rsidR="00015B8F" w:rsidRPr="004852D6" w:rsidRDefault="00015B8F" w:rsidP="0A2A9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FBA9" w14:textId="77777777" w:rsidR="00015B8F" w:rsidRPr="004852D6" w:rsidRDefault="00015B8F" w:rsidP="0A2A9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62C" w14:textId="77777777" w:rsidR="00015B8F" w:rsidRPr="004852D6" w:rsidRDefault="23B1B3E8" w:rsidP="0A2A9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A2A9561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FD2A" w14:textId="77777777" w:rsidR="00015B8F" w:rsidRPr="004852D6" w:rsidRDefault="00015B8F" w:rsidP="0A2A9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2387" w14:textId="77777777" w:rsidR="00015B8F" w:rsidRPr="004852D6" w:rsidRDefault="00015B8F" w:rsidP="0A2A9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C1C4" w14:textId="77777777" w:rsidR="00015B8F" w:rsidRPr="004852D6" w:rsidRDefault="00015B8F" w:rsidP="0A2A9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603B" w14:textId="77777777" w:rsidR="00015B8F" w:rsidRPr="004852D6" w:rsidRDefault="00015B8F" w:rsidP="0A2A9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A428" w14:textId="77777777" w:rsidR="00015B8F" w:rsidRPr="004852D6" w:rsidRDefault="00015B8F" w:rsidP="0A2A9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5B82" w14:textId="77777777" w:rsidR="00015B8F" w:rsidRPr="004852D6" w:rsidRDefault="7919A829" w:rsidP="0A2A956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A2A956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D7FB523" w14:textId="77777777" w:rsidR="00923D7D" w:rsidRPr="004852D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54F3B5" w14:textId="77777777" w:rsidR="00923D7D" w:rsidRPr="004852D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116211F" w14:textId="77777777" w:rsidR="0085747A" w:rsidRPr="004852D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t>1.</w:t>
      </w:r>
      <w:r w:rsidR="00E22FBC" w:rsidRPr="004852D6">
        <w:rPr>
          <w:rFonts w:ascii="Corbel" w:hAnsi="Corbel"/>
          <w:smallCaps w:val="0"/>
          <w:szCs w:val="24"/>
        </w:rPr>
        <w:t>2</w:t>
      </w:r>
      <w:r w:rsidR="00F83B28" w:rsidRPr="004852D6">
        <w:rPr>
          <w:rFonts w:ascii="Corbel" w:hAnsi="Corbel"/>
          <w:smallCaps w:val="0"/>
          <w:szCs w:val="24"/>
        </w:rPr>
        <w:t>.</w:t>
      </w:r>
      <w:r w:rsidR="00F83B28" w:rsidRPr="004852D6">
        <w:rPr>
          <w:rFonts w:ascii="Corbel" w:hAnsi="Corbel"/>
          <w:smallCaps w:val="0"/>
          <w:szCs w:val="24"/>
        </w:rPr>
        <w:tab/>
      </w:r>
      <w:r w:rsidRPr="004852D6">
        <w:rPr>
          <w:rFonts w:ascii="Corbel" w:hAnsi="Corbel"/>
          <w:smallCaps w:val="0"/>
          <w:szCs w:val="24"/>
        </w:rPr>
        <w:t xml:space="preserve">Sposób realizacji zajęć  </w:t>
      </w:r>
    </w:p>
    <w:p w14:paraId="29018F36" w14:textId="77777777" w:rsidR="0085747A" w:rsidRPr="004852D6" w:rsidRDefault="009D1E1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4852D6">
        <w:rPr>
          <w:rFonts w:ascii="Corbel" w:eastAsia="MS Gothic" w:hAnsi="Corbel" w:cs="MS Gothic"/>
          <w:b w:val="0"/>
          <w:szCs w:val="24"/>
          <w:u w:val="single"/>
        </w:rPr>
        <w:t>x</w:t>
      </w:r>
      <w:r w:rsidR="0085747A" w:rsidRPr="004852D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BDFC224" w14:textId="77777777" w:rsidR="0085747A" w:rsidRPr="004852D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852D6">
        <w:rPr>
          <w:rFonts w:ascii="Corbel" w:eastAsia="MS Gothic" w:hAnsi="MS Gothic" w:cs="MS Gothic"/>
          <w:b w:val="0"/>
          <w:szCs w:val="24"/>
        </w:rPr>
        <w:t>☐</w:t>
      </w:r>
      <w:r w:rsidRPr="004852D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27A969" w14:textId="77777777" w:rsidR="0085747A" w:rsidRPr="004852D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9ADBD1" w14:textId="171ADBDE" w:rsidR="00E22FBC" w:rsidRPr="004852D6" w:rsidRDefault="00E22FBC" w:rsidP="0A2A956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A2A9561">
        <w:rPr>
          <w:rFonts w:ascii="Corbel" w:hAnsi="Corbel"/>
          <w:smallCaps w:val="0"/>
        </w:rPr>
        <w:t xml:space="preserve">1.3 </w:t>
      </w:r>
      <w:r>
        <w:tab/>
      </w:r>
      <w:r w:rsidRPr="0A2A9561">
        <w:rPr>
          <w:rFonts w:ascii="Corbel" w:hAnsi="Corbel"/>
          <w:smallCaps w:val="0"/>
        </w:rPr>
        <w:t>For</w:t>
      </w:r>
      <w:r w:rsidR="00445970" w:rsidRPr="0A2A9561">
        <w:rPr>
          <w:rFonts w:ascii="Corbel" w:hAnsi="Corbel"/>
          <w:smallCaps w:val="0"/>
        </w:rPr>
        <w:t xml:space="preserve">ma zaliczenia przedmiotu </w:t>
      </w:r>
      <w:r w:rsidRPr="0A2A9561">
        <w:rPr>
          <w:rFonts w:ascii="Corbel" w:hAnsi="Corbel"/>
          <w:smallCaps w:val="0"/>
        </w:rPr>
        <w:t xml:space="preserve">(z toku) </w:t>
      </w:r>
      <w:r w:rsidRPr="0A2A9561">
        <w:rPr>
          <w:rFonts w:ascii="Corbel" w:hAnsi="Corbel"/>
          <w:b w:val="0"/>
          <w:smallCaps w:val="0"/>
        </w:rPr>
        <w:t>(egzamin, zaliczenie z oceną, zaliczenie bez oceny)</w:t>
      </w:r>
    </w:p>
    <w:p w14:paraId="47CE7AF9" w14:textId="22B6711F" w:rsidR="0A2A9561" w:rsidRDefault="0A2A9561" w:rsidP="0A2A9561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DEF9D05" w14:textId="77777777" w:rsidR="00071105" w:rsidRPr="004852D6" w:rsidRDefault="00121EAC" w:rsidP="0007110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852D6">
        <w:rPr>
          <w:rFonts w:ascii="Corbel" w:hAnsi="Corbel"/>
          <w:b w:val="0"/>
          <w:smallCaps w:val="0"/>
          <w:szCs w:val="24"/>
        </w:rPr>
        <w:t>Z</w:t>
      </w:r>
      <w:r w:rsidR="00C2018D" w:rsidRPr="004852D6">
        <w:rPr>
          <w:rFonts w:ascii="Corbel" w:hAnsi="Corbel"/>
          <w:b w:val="0"/>
          <w:smallCaps w:val="0"/>
          <w:szCs w:val="24"/>
        </w:rPr>
        <w:t>aliczenie z oceną</w:t>
      </w:r>
    </w:p>
    <w:p w14:paraId="7C679637" w14:textId="77777777" w:rsidR="00071105" w:rsidRPr="004852D6" w:rsidRDefault="000711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F8A0EF" w14:textId="77777777" w:rsidR="00E960BB" w:rsidRPr="004852D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852D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852D6" w14:paraId="00160A9B" w14:textId="77777777" w:rsidTr="00745302">
        <w:tc>
          <w:tcPr>
            <w:tcW w:w="9670" w:type="dxa"/>
          </w:tcPr>
          <w:p w14:paraId="0842A73A" w14:textId="77777777" w:rsidR="0085747A" w:rsidRPr="004852D6" w:rsidRDefault="006F2A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="00300D20"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="00300D20"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jej struktur i zadań</w:t>
            </w:r>
            <w:r w:rsidR="00AE46E4"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8A18811" w14:textId="77777777" w:rsidR="00153C41" w:rsidRPr="004852D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EDD104" w14:textId="6997347C" w:rsidR="0085747A" w:rsidRPr="004852D6" w:rsidRDefault="0A2A9561" w:rsidP="004A4324">
      <w:pPr>
        <w:rPr>
          <w:rFonts w:ascii="Corbel" w:hAnsi="Corbel"/>
        </w:rPr>
      </w:pPr>
      <w:r>
        <w:br w:type="page"/>
      </w:r>
      <w:r w:rsidR="0071620A" w:rsidRPr="0A2A9561">
        <w:rPr>
          <w:rFonts w:ascii="Corbel" w:hAnsi="Corbel"/>
        </w:rPr>
        <w:lastRenderedPageBreak/>
        <w:t>3.</w:t>
      </w:r>
      <w:r w:rsidR="00A84C85" w:rsidRPr="0A2A9561">
        <w:rPr>
          <w:rFonts w:ascii="Corbel" w:hAnsi="Corbel"/>
        </w:rPr>
        <w:t>cele, efekty uczenia się</w:t>
      </w:r>
      <w:r w:rsidR="0085747A" w:rsidRPr="0A2A9561">
        <w:rPr>
          <w:rFonts w:ascii="Corbel" w:hAnsi="Corbel"/>
        </w:rPr>
        <w:t>, treści Programowe i stosowane metody Dydaktyczne</w:t>
      </w:r>
    </w:p>
    <w:p w14:paraId="19784997" w14:textId="77777777" w:rsidR="0085747A" w:rsidRPr="004852D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ABF61B" w14:textId="77777777" w:rsidR="0085747A" w:rsidRPr="004852D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852D6">
        <w:rPr>
          <w:rFonts w:ascii="Corbel" w:hAnsi="Corbel"/>
          <w:sz w:val="24"/>
          <w:szCs w:val="24"/>
        </w:rPr>
        <w:t xml:space="preserve">3.1 </w:t>
      </w:r>
      <w:r w:rsidR="00C05F44" w:rsidRPr="004852D6">
        <w:rPr>
          <w:rFonts w:ascii="Corbel" w:hAnsi="Corbel"/>
          <w:sz w:val="24"/>
          <w:szCs w:val="24"/>
        </w:rPr>
        <w:t>Cele przedmiotu</w:t>
      </w:r>
    </w:p>
    <w:p w14:paraId="7E0D31E3" w14:textId="77777777" w:rsidR="00F83B28" w:rsidRPr="004852D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D4C59" w:rsidRPr="004852D6" w14:paraId="2577DDA9" w14:textId="77777777" w:rsidTr="002D4C59">
        <w:tc>
          <w:tcPr>
            <w:tcW w:w="845" w:type="dxa"/>
            <w:vAlign w:val="center"/>
          </w:tcPr>
          <w:p w14:paraId="5B3FC7A0" w14:textId="77777777" w:rsidR="002D4C59" w:rsidRPr="004852D6" w:rsidRDefault="002D4C59" w:rsidP="00EA47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Hlk162089292"/>
            <w:r w:rsidRPr="004852D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8DA3033" w14:textId="043910EB" w:rsidR="002D4C59" w:rsidRPr="004852D6" w:rsidRDefault="002D4C59" w:rsidP="00F25BF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Celem przedmiotu jest zapoznanie studenta z obszarami</w:t>
            </w:r>
            <w:r w:rsidR="00F25BF8">
              <w:rPr>
                <w:rFonts w:ascii="Corbel" w:hAnsi="Corbel"/>
                <w:b w:val="0"/>
                <w:sz w:val="24"/>
                <w:szCs w:val="24"/>
              </w:rPr>
              <w:t xml:space="preserve"> i formami prawnymi </w:t>
            </w:r>
            <w:r w:rsidRPr="004852D6">
              <w:rPr>
                <w:rFonts w:ascii="Corbel" w:hAnsi="Corbel"/>
                <w:b w:val="0"/>
                <w:sz w:val="24"/>
                <w:szCs w:val="24"/>
              </w:rPr>
              <w:t xml:space="preserve">wykonywania usług publicznych </w:t>
            </w:r>
            <w:r w:rsidR="00F25BF8">
              <w:rPr>
                <w:rFonts w:ascii="Corbel" w:hAnsi="Corbel"/>
                <w:b w:val="0"/>
                <w:sz w:val="24"/>
                <w:szCs w:val="24"/>
              </w:rPr>
              <w:t>przez jednostki samorządu terytorialnego.</w:t>
            </w:r>
          </w:p>
        </w:tc>
      </w:tr>
      <w:tr w:rsidR="002D4C59" w:rsidRPr="004852D6" w14:paraId="43BE7639" w14:textId="77777777" w:rsidTr="002D4C59">
        <w:tc>
          <w:tcPr>
            <w:tcW w:w="845" w:type="dxa"/>
            <w:vAlign w:val="center"/>
          </w:tcPr>
          <w:p w14:paraId="027F5AAA" w14:textId="77777777" w:rsidR="002D4C59" w:rsidRPr="004852D6" w:rsidRDefault="002D4C59" w:rsidP="00EA477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AC5DD0F" w14:textId="5BCB29BA" w:rsidR="002D4C59" w:rsidRPr="004852D6" w:rsidRDefault="002D4C59" w:rsidP="00F25BF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852D6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</w:t>
            </w:r>
            <w:r w:rsidR="00F25BF8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nabycie</w:t>
            </w:r>
            <w:r w:rsidRPr="004852D6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przez studenta umiejętności </w:t>
            </w:r>
            <w:r w:rsidR="00F25BF8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opracowania aktów kierownictwa w zakresie organizowania struktur administracji świadczącej.</w:t>
            </w:r>
          </w:p>
        </w:tc>
      </w:tr>
      <w:bookmarkEnd w:id="0"/>
    </w:tbl>
    <w:p w14:paraId="7CCA3727" w14:textId="77777777" w:rsidR="0085747A" w:rsidRPr="004852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4B2DA30" w14:textId="77777777" w:rsidR="001D7B54" w:rsidRPr="004852D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852D6">
        <w:rPr>
          <w:rFonts w:ascii="Corbel" w:hAnsi="Corbel"/>
          <w:b/>
          <w:sz w:val="24"/>
          <w:szCs w:val="24"/>
        </w:rPr>
        <w:t xml:space="preserve">3.2 </w:t>
      </w:r>
      <w:r w:rsidR="001D7B54" w:rsidRPr="004852D6">
        <w:rPr>
          <w:rFonts w:ascii="Corbel" w:hAnsi="Corbel"/>
          <w:b/>
          <w:sz w:val="24"/>
          <w:szCs w:val="24"/>
        </w:rPr>
        <w:t xml:space="preserve">Efekty </w:t>
      </w:r>
      <w:r w:rsidR="00C05F44" w:rsidRPr="004852D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852D6">
        <w:rPr>
          <w:rFonts w:ascii="Corbel" w:hAnsi="Corbel"/>
          <w:b/>
          <w:sz w:val="24"/>
          <w:szCs w:val="24"/>
        </w:rPr>
        <w:t>dla przedmiotu</w:t>
      </w:r>
    </w:p>
    <w:p w14:paraId="0C694991" w14:textId="77777777" w:rsidR="001D7B54" w:rsidRPr="004852D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4852D6" w14:paraId="509D2F61" w14:textId="77777777" w:rsidTr="0A2A9561">
        <w:tc>
          <w:tcPr>
            <w:tcW w:w="1679" w:type="dxa"/>
            <w:vAlign w:val="center"/>
          </w:tcPr>
          <w:p w14:paraId="3E380955" w14:textId="77777777" w:rsidR="0085747A" w:rsidRPr="004852D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852D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852D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06CACA90" w14:textId="77777777" w:rsidR="0085747A" w:rsidRPr="004852D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CC9B122" w14:textId="77777777" w:rsidR="0085747A" w:rsidRPr="004852D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852D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649B" w:rsidRPr="004852D6" w14:paraId="2B29ED34" w14:textId="77777777" w:rsidTr="0A2A9561">
        <w:tc>
          <w:tcPr>
            <w:tcW w:w="1679" w:type="dxa"/>
          </w:tcPr>
          <w:p w14:paraId="392F87C3" w14:textId="77777777" w:rsidR="00A0649B" w:rsidRPr="004852D6" w:rsidRDefault="00A0649B" w:rsidP="00A064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6F78106A" w14:textId="77777777" w:rsidR="00A0649B" w:rsidRPr="004852D6" w:rsidRDefault="00A0649B" w:rsidP="00A0649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6C1AA4C5" w14:textId="77777777" w:rsidR="00C70C0C" w:rsidRPr="004852D6" w:rsidRDefault="006D0217" w:rsidP="004A43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C70C0C" w:rsidRPr="004852D6">
              <w:rPr>
                <w:rFonts w:ascii="Corbel" w:hAnsi="Corbel"/>
                <w:b w:val="0"/>
                <w:smallCaps w:val="0"/>
                <w:szCs w:val="24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14:paraId="553019EB" w14:textId="77777777" w:rsidR="00A0649B" w:rsidRPr="004852D6" w:rsidRDefault="00C70C0C" w:rsidP="006D0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polityczne oraz socjologiczne;</w:t>
            </w:r>
          </w:p>
        </w:tc>
        <w:tc>
          <w:tcPr>
            <w:tcW w:w="1865" w:type="dxa"/>
            <w:vAlign w:val="center"/>
          </w:tcPr>
          <w:p w14:paraId="315F2C0E" w14:textId="791FF10F" w:rsidR="00A0649B" w:rsidRPr="004852D6" w:rsidRDefault="00C70C0C" w:rsidP="00F036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4A432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A0649B" w:rsidRPr="004852D6" w14:paraId="32FCA7DD" w14:textId="77777777" w:rsidTr="0A2A9561">
        <w:tc>
          <w:tcPr>
            <w:tcW w:w="1679" w:type="dxa"/>
          </w:tcPr>
          <w:p w14:paraId="027DAEC0" w14:textId="77777777" w:rsidR="00A0649B" w:rsidRPr="004852D6" w:rsidRDefault="00A0649B" w:rsidP="00A0649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vAlign w:val="center"/>
          </w:tcPr>
          <w:p w14:paraId="2AA59A79" w14:textId="77777777" w:rsidR="00B43051" w:rsidRPr="004852D6" w:rsidRDefault="006D0217" w:rsidP="004A43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B43051" w:rsidRPr="004852D6">
              <w:rPr>
                <w:rFonts w:ascii="Corbel" w:hAnsi="Corbel"/>
                <w:b w:val="0"/>
                <w:smallCaps w:val="0"/>
                <w:szCs w:val="24"/>
              </w:rPr>
              <w:t>ykazuje się szczegółową wiedzą na temat struktur, instytucji i zasad działania organów administracji publicznej (krajowych, międzynarodowych i unijnych) i podmiotów administrujących, ich genezy i ewolucji oraz</w:t>
            </w:r>
          </w:p>
          <w:p w14:paraId="2E23D992" w14:textId="77777777" w:rsidR="00A0649B" w:rsidRPr="004852D6" w:rsidRDefault="00B43051" w:rsidP="006D0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  <w:vAlign w:val="center"/>
          </w:tcPr>
          <w:p w14:paraId="305E76B4" w14:textId="73E6BD04" w:rsidR="00A0649B" w:rsidRPr="004852D6" w:rsidRDefault="00B43051" w:rsidP="00F036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4A432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B016C6" w:rsidRPr="004852D6" w14:paraId="634EBD89" w14:textId="77777777" w:rsidTr="0A2A9561">
        <w:tc>
          <w:tcPr>
            <w:tcW w:w="1679" w:type="dxa"/>
          </w:tcPr>
          <w:p w14:paraId="21C0A646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76B78EDD" w14:textId="77777777" w:rsidR="00B016C6" w:rsidRPr="004852D6" w:rsidRDefault="006D0217" w:rsidP="004A43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B016C6" w:rsidRPr="004852D6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konstytuującego struktury społeczne i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16C6" w:rsidRPr="004852D6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</w:tcPr>
          <w:p w14:paraId="7AF0A067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7C4693D0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A19144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016C6" w:rsidRPr="004852D6" w14:paraId="309461B3" w14:textId="77777777" w:rsidTr="0A2A9561">
        <w:tc>
          <w:tcPr>
            <w:tcW w:w="1679" w:type="dxa"/>
          </w:tcPr>
          <w:p w14:paraId="5ECA16D2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09DA5F44" w14:textId="77777777" w:rsidR="00B016C6" w:rsidRPr="004852D6" w:rsidRDefault="006D0217" w:rsidP="006D0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B016C6" w:rsidRPr="004852D6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</w:tcPr>
          <w:p w14:paraId="1985798A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016C6" w:rsidRPr="004852D6" w14:paraId="0EC44AAC" w14:textId="77777777" w:rsidTr="0A2A9561">
        <w:tc>
          <w:tcPr>
            <w:tcW w:w="1679" w:type="dxa"/>
          </w:tcPr>
          <w:p w14:paraId="4774DD34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6956F12D" w14:textId="77777777" w:rsidR="00B016C6" w:rsidRPr="004852D6" w:rsidRDefault="006D0217" w:rsidP="006D0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B016C6" w:rsidRPr="004852D6">
              <w:rPr>
                <w:rFonts w:ascii="Corbel" w:hAnsi="Corbel"/>
                <w:b w:val="0"/>
                <w:smallCaps w:val="0"/>
                <w:szCs w:val="24"/>
              </w:rPr>
              <w:t>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14:paraId="476F2AA8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B016C6" w:rsidRPr="004852D6" w14:paraId="3A59B69D" w14:textId="77777777" w:rsidTr="0A2A9561">
        <w:trPr>
          <w:trHeight w:val="1499"/>
        </w:trPr>
        <w:tc>
          <w:tcPr>
            <w:tcW w:w="1679" w:type="dxa"/>
          </w:tcPr>
          <w:p w14:paraId="1B716195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67B95456" w14:textId="77777777" w:rsidR="00B016C6" w:rsidRPr="004852D6" w:rsidRDefault="006D0217" w:rsidP="006D0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B016C6" w:rsidRPr="004852D6">
              <w:rPr>
                <w:rFonts w:ascii="Corbel" w:hAnsi="Corbel"/>
                <w:b w:val="0"/>
                <w:smallCaps w:val="0"/>
                <w:szCs w:val="24"/>
              </w:rPr>
              <w:t>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14:paraId="4BE564D2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B016C6" w:rsidRPr="004852D6" w14:paraId="3BAA7CF9" w14:textId="77777777" w:rsidTr="0A2A9561">
        <w:tc>
          <w:tcPr>
            <w:tcW w:w="1679" w:type="dxa"/>
          </w:tcPr>
          <w:p w14:paraId="1EBF7536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6" w:type="dxa"/>
          </w:tcPr>
          <w:p w14:paraId="320059BB" w14:textId="212CF9BB" w:rsidR="00B016C6" w:rsidRPr="004852D6" w:rsidRDefault="006D0217" w:rsidP="004A43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A2A9561">
              <w:rPr>
                <w:rFonts w:ascii="Corbel" w:hAnsi="Corbel"/>
                <w:b w:val="0"/>
                <w:smallCaps w:val="0"/>
              </w:rPr>
              <w:t>Student p</w:t>
            </w:r>
            <w:r w:rsidR="6EA3A885" w:rsidRPr="0A2A9561">
              <w:rPr>
                <w:rFonts w:ascii="Corbel" w:hAnsi="Corbel"/>
                <w:b w:val="0"/>
                <w:smallCaps w:val="0"/>
              </w:rPr>
              <w:t>osiada umiejętność prowadzenia debaty, przygotowania prac pisemnych, prezentacji multimedialnych,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</w:t>
            </w:r>
          </w:p>
          <w:p w14:paraId="527F2EDA" w14:textId="77777777" w:rsidR="00B016C6" w:rsidRPr="004852D6" w:rsidRDefault="00B016C6" w:rsidP="006D0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</w:tcPr>
          <w:p w14:paraId="74354BD1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B016C6" w:rsidRPr="004852D6" w14:paraId="532F63C9" w14:textId="77777777" w:rsidTr="0A2A9561">
        <w:tc>
          <w:tcPr>
            <w:tcW w:w="1679" w:type="dxa"/>
          </w:tcPr>
          <w:p w14:paraId="1689339A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14:paraId="288D57F0" w14:textId="77777777" w:rsidR="00B016C6" w:rsidRPr="004852D6" w:rsidRDefault="006D0217" w:rsidP="004A43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B016C6" w:rsidRPr="004852D6">
              <w:rPr>
                <w:rFonts w:ascii="Corbel" w:hAnsi="Corbel"/>
                <w:b w:val="0"/>
                <w:smallCaps w:val="0"/>
                <w:szCs w:val="24"/>
              </w:rPr>
              <w:t>est gotowy samodzielnie i krytycznie uzupełniać wiedzę,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16C6" w:rsidRPr="004852D6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</w:tcPr>
          <w:p w14:paraId="5173667B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B016C6" w:rsidRPr="004852D6" w14:paraId="4EBEC468" w14:textId="77777777" w:rsidTr="0A2A9561">
        <w:tc>
          <w:tcPr>
            <w:tcW w:w="1679" w:type="dxa"/>
          </w:tcPr>
          <w:p w14:paraId="5C13ED76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14:paraId="0389A0BC" w14:textId="77777777" w:rsidR="00B016C6" w:rsidRPr="004852D6" w:rsidRDefault="006D0217" w:rsidP="006D0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="00B016C6" w:rsidRPr="004852D6">
              <w:rPr>
                <w:rFonts w:ascii="Corbel" w:hAnsi="Corbel"/>
                <w:b w:val="0"/>
                <w:smallCaps w:val="0"/>
                <w:szCs w:val="24"/>
              </w:rPr>
              <w:t>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14:paraId="51E8101B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B016C6" w:rsidRPr="004852D6" w14:paraId="56A220EA" w14:textId="77777777" w:rsidTr="0A2A9561">
        <w:tc>
          <w:tcPr>
            <w:tcW w:w="1679" w:type="dxa"/>
          </w:tcPr>
          <w:p w14:paraId="0781B981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6" w:type="dxa"/>
          </w:tcPr>
          <w:p w14:paraId="16B636AC" w14:textId="77777777" w:rsidR="00B016C6" w:rsidRPr="004852D6" w:rsidRDefault="006D0217" w:rsidP="004A43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B016C6" w:rsidRPr="004852D6">
              <w:rPr>
                <w:rFonts w:ascii="Corbel" w:hAnsi="Corbel"/>
                <w:b w:val="0"/>
                <w:smallCaps w:val="0"/>
                <w:szCs w:val="24"/>
              </w:rPr>
              <w:t>otrafi działać w sposób zorganizowany, wykorzystując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16C6" w:rsidRPr="004852D6">
              <w:rPr>
                <w:rFonts w:ascii="Corbel" w:hAnsi="Corbel"/>
                <w:b w:val="0"/>
                <w:smallCaps w:val="0"/>
                <w:szCs w:val="24"/>
              </w:rPr>
              <w:t>wiedzę i umiejętności zdobyte w trakcie studiów;</w:t>
            </w:r>
          </w:p>
        </w:tc>
        <w:tc>
          <w:tcPr>
            <w:tcW w:w="1865" w:type="dxa"/>
          </w:tcPr>
          <w:p w14:paraId="675C2FC9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B016C6" w:rsidRPr="004852D6" w14:paraId="5D71E7FE" w14:textId="77777777" w:rsidTr="0A2A9561">
        <w:tc>
          <w:tcPr>
            <w:tcW w:w="1679" w:type="dxa"/>
          </w:tcPr>
          <w:p w14:paraId="24D58441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6" w:type="dxa"/>
          </w:tcPr>
          <w:p w14:paraId="2E3F83E3" w14:textId="77777777" w:rsidR="00B016C6" w:rsidRPr="004852D6" w:rsidRDefault="006D0217" w:rsidP="004A43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B016C6" w:rsidRPr="004852D6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16C6" w:rsidRPr="004852D6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65" w:type="dxa"/>
          </w:tcPr>
          <w:p w14:paraId="55B35FE0" w14:textId="77777777" w:rsidR="00B016C6" w:rsidRPr="004852D6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75DDF062" w14:textId="77777777" w:rsidR="0085747A" w:rsidRPr="004852D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5BDC22" w14:textId="77777777" w:rsidR="0085747A" w:rsidRPr="004852D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852D6">
        <w:rPr>
          <w:rFonts w:ascii="Corbel" w:hAnsi="Corbel"/>
          <w:b/>
          <w:sz w:val="24"/>
          <w:szCs w:val="24"/>
        </w:rPr>
        <w:t>3.3</w:t>
      </w:r>
      <w:r w:rsidR="0085747A" w:rsidRPr="004852D6">
        <w:rPr>
          <w:rFonts w:ascii="Corbel" w:hAnsi="Corbel"/>
          <w:b/>
          <w:sz w:val="24"/>
          <w:szCs w:val="24"/>
        </w:rPr>
        <w:t>T</w:t>
      </w:r>
      <w:r w:rsidR="001D7B54" w:rsidRPr="004852D6">
        <w:rPr>
          <w:rFonts w:ascii="Corbel" w:hAnsi="Corbel"/>
          <w:b/>
          <w:sz w:val="24"/>
          <w:szCs w:val="24"/>
        </w:rPr>
        <w:t xml:space="preserve">reści programowe </w:t>
      </w:r>
    </w:p>
    <w:p w14:paraId="0518DA00" w14:textId="77777777" w:rsidR="0085747A" w:rsidRPr="004852D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A2A9561">
        <w:rPr>
          <w:rFonts w:ascii="Corbel" w:hAnsi="Corbel"/>
          <w:sz w:val="24"/>
          <w:szCs w:val="24"/>
        </w:rPr>
        <w:t xml:space="preserve">Problematyka wykładu </w:t>
      </w:r>
    </w:p>
    <w:p w14:paraId="4E8D0478" w14:textId="77777777" w:rsidR="0085747A" w:rsidRPr="004852D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F14F35" w14:textId="77777777" w:rsidR="0085747A" w:rsidRPr="004852D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852D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852D6">
        <w:rPr>
          <w:rFonts w:ascii="Corbel" w:hAnsi="Corbel"/>
          <w:sz w:val="24"/>
          <w:szCs w:val="24"/>
        </w:rPr>
        <w:t xml:space="preserve">, </w:t>
      </w:r>
      <w:r w:rsidRPr="004852D6">
        <w:rPr>
          <w:rFonts w:ascii="Corbel" w:hAnsi="Corbel"/>
          <w:sz w:val="24"/>
          <w:szCs w:val="24"/>
        </w:rPr>
        <w:t xml:space="preserve">zajęć praktycznych </w:t>
      </w:r>
    </w:p>
    <w:p w14:paraId="4E784F0A" w14:textId="77777777" w:rsidR="0023579F" w:rsidRPr="004852D6" w:rsidRDefault="0023579F" w:rsidP="0023579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3579F" w:rsidRPr="004852D6" w14:paraId="6EB38261" w14:textId="77777777" w:rsidTr="0A2A9561">
        <w:tc>
          <w:tcPr>
            <w:tcW w:w="9520" w:type="dxa"/>
          </w:tcPr>
          <w:p w14:paraId="787D019B" w14:textId="77777777" w:rsidR="0023579F" w:rsidRPr="004852D6" w:rsidRDefault="0023579F" w:rsidP="00B720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1" w:name="_Hlk162089766"/>
            <w:r w:rsidRPr="004852D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579F" w:rsidRPr="004852D6" w14:paraId="77E17481" w14:textId="77777777" w:rsidTr="0A2A9561">
        <w:tc>
          <w:tcPr>
            <w:tcW w:w="9520" w:type="dxa"/>
          </w:tcPr>
          <w:p w14:paraId="779DB2CE" w14:textId="36BBA240" w:rsidR="0023579F" w:rsidRPr="004852D6" w:rsidRDefault="0023579F" w:rsidP="00F25BF8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Pojęcie usług publicznych</w:t>
            </w:r>
            <w:r w:rsidR="00F25BF8">
              <w:rPr>
                <w:rFonts w:ascii="Corbel" w:hAnsi="Corbel"/>
                <w:sz w:val="24"/>
                <w:szCs w:val="24"/>
              </w:rPr>
              <w:t>. Płaszczyzny administracji świadczącej. Podstawy prawne organizacji usług administracji publicznej.</w:t>
            </w:r>
          </w:p>
        </w:tc>
      </w:tr>
      <w:tr w:rsidR="00F25BF8" w:rsidRPr="004852D6" w14:paraId="5CCC2D41" w14:textId="77777777" w:rsidTr="0A2A9561">
        <w:tc>
          <w:tcPr>
            <w:tcW w:w="9520" w:type="dxa"/>
          </w:tcPr>
          <w:p w14:paraId="00371924" w14:textId="6C970463" w:rsidR="00F25BF8" w:rsidRPr="004852D6" w:rsidRDefault="00F25BF8" w:rsidP="00F25BF8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organizacyjnoprawne usług publicznych w jednostkach samorządu terytorialnego (podmioty organizacji i świadczenia usług publicznych – zakład administracyjny, jednostka budżetowa, podmioty gospodarki komunalnej, spółdzielnie).</w:t>
            </w:r>
          </w:p>
        </w:tc>
      </w:tr>
      <w:tr w:rsidR="00F25BF8" w:rsidRPr="004852D6" w14:paraId="18688069" w14:textId="77777777" w:rsidTr="0A2A9561">
        <w:tc>
          <w:tcPr>
            <w:tcW w:w="9520" w:type="dxa"/>
          </w:tcPr>
          <w:p w14:paraId="3673ED6F" w14:textId="563D90D5" w:rsidR="00F25BF8" w:rsidRPr="004852D6" w:rsidRDefault="00B23105" w:rsidP="00F25BF8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A2A9561">
              <w:rPr>
                <w:rFonts w:ascii="Corbel" w:hAnsi="Corbel"/>
                <w:sz w:val="24"/>
                <w:szCs w:val="24"/>
              </w:rPr>
              <w:t>Zlecanie usług podmiotom zewnętrznym (prywatnym) i organizacjom pozarządowym.</w:t>
            </w:r>
          </w:p>
        </w:tc>
      </w:tr>
      <w:tr w:rsidR="0023579F" w:rsidRPr="004852D6" w14:paraId="5D34FA2D" w14:textId="77777777" w:rsidTr="0A2A9561">
        <w:tc>
          <w:tcPr>
            <w:tcW w:w="9520" w:type="dxa"/>
          </w:tcPr>
          <w:p w14:paraId="3510B678" w14:textId="54C3A5D1" w:rsidR="0023579F" w:rsidRPr="004852D6" w:rsidRDefault="00B23105" w:rsidP="00F25B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usług w samorządzie województwa na przykładzie transportu kolejowego.</w:t>
            </w:r>
          </w:p>
        </w:tc>
      </w:tr>
      <w:tr w:rsidR="0023579F" w:rsidRPr="004852D6" w14:paraId="2BB2DC30" w14:textId="77777777" w:rsidTr="0A2A9561">
        <w:tc>
          <w:tcPr>
            <w:tcW w:w="9520" w:type="dxa"/>
          </w:tcPr>
          <w:p w14:paraId="546E6F5B" w14:textId="230EDC09" w:rsidR="0023579F" w:rsidRPr="004852D6" w:rsidRDefault="00B23105" w:rsidP="00F25B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usług w samorządzie powiatowym na przykładzie szkoły specjalnej. </w:t>
            </w:r>
          </w:p>
        </w:tc>
      </w:tr>
      <w:tr w:rsidR="0023579F" w:rsidRPr="004852D6" w14:paraId="686C6C87" w14:textId="77777777" w:rsidTr="0A2A9561">
        <w:tc>
          <w:tcPr>
            <w:tcW w:w="9520" w:type="dxa"/>
          </w:tcPr>
          <w:p w14:paraId="07B5E705" w14:textId="30EE9F79" w:rsidR="0023579F" w:rsidRPr="004852D6" w:rsidRDefault="00B23105" w:rsidP="00F25B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usług w samorządzie gminnym na przykładzie instytucji kultury oraz cmentarnictwa. </w:t>
            </w:r>
          </w:p>
        </w:tc>
      </w:tr>
      <w:tr w:rsidR="00B23105" w:rsidRPr="004852D6" w14:paraId="0807808B" w14:textId="77777777" w:rsidTr="0A2A9561">
        <w:tc>
          <w:tcPr>
            <w:tcW w:w="9520" w:type="dxa"/>
          </w:tcPr>
          <w:p w14:paraId="002AE107" w14:textId="2B6CE6D7" w:rsidR="00B23105" w:rsidRDefault="00B23105" w:rsidP="00F25B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usług w samorządzie gminnym na przykładzie cmentarnictwa.</w:t>
            </w:r>
          </w:p>
        </w:tc>
      </w:tr>
      <w:bookmarkEnd w:id="1"/>
    </w:tbl>
    <w:p w14:paraId="228C5C59" w14:textId="77777777" w:rsidR="0085747A" w:rsidRPr="004852D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BF8BFC" w14:textId="77777777" w:rsidR="0085747A" w:rsidRPr="004852D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t>3.4 Metody dydaktyczne</w:t>
      </w:r>
    </w:p>
    <w:p w14:paraId="386A3197" w14:textId="77777777" w:rsidR="0085747A" w:rsidRPr="004852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FD4F30" w14:textId="11EFCA25" w:rsidR="00E960BB" w:rsidRPr="004852D6" w:rsidRDefault="00B23105" w:rsidP="008D50AC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</w:t>
      </w:r>
      <w:r w:rsidR="0023579F" w:rsidRPr="004852D6">
        <w:rPr>
          <w:rFonts w:ascii="Corbel" w:hAnsi="Corbel"/>
          <w:b w:val="0"/>
          <w:smallCaps w:val="0"/>
          <w:szCs w:val="24"/>
        </w:rPr>
        <w:t>onwersatorium</w:t>
      </w:r>
      <w:r w:rsidR="00A53ADF" w:rsidRPr="004852D6">
        <w:rPr>
          <w:rFonts w:ascii="Corbel" w:hAnsi="Corbel"/>
          <w:b w:val="0"/>
          <w:smallCaps w:val="0"/>
          <w:szCs w:val="24"/>
        </w:rPr>
        <w:t>:</w:t>
      </w:r>
      <w:r w:rsidR="004C043E" w:rsidRPr="004852D6">
        <w:rPr>
          <w:rFonts w:ascii="Corbel" w:hAnsi="Corbel"/>
          <w:b w:val="0"/>
          <w:smallCaps w:val="0"/>
          <w:szCs w:val="24"/>
        </w:rPr>
        <w:t xml:space="preserve"> </w:t>
      </w:r>
      <w:r w:rsidR="008D50AC" w:rsidRPr="004852D6">
        <w:rPr>
          <w:rFonts w:ascii="Corbel" w:hAnsi="Corbel"/>
          <w:b w:val="0"/>
          <w:smallCaps w:val="0"/>
          <w:szCs w:val="24"/>
        </w:rPr>
        <w:t>metoda projektów, praca w grupach, dyskusja, analiza przypadków</w:t>
      </w:r>
    </w:p>
    <w:p w14:paraId="7CD3BC66" w14:textId="77777777" w:rsidR="00E960BB" w:rsidRPr="004852D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0390DC" w14:textId="3540E468" w:rsidR="0A2A9561" w:rsidRDefault="0A2A9561">
      <w:r>
        <w:br w:type="page"/>
      </w:r>
    </w:p>
    <w:p w14:paraId="61EF9EB2" w14:textId="77777777" w:rsidR="0085747A" w:rsidRPr="004852D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4852D6">
        <w:rPr>
          <w:rFonts w:ascii="Corbel" w:hAnsi="Corbel"/>
          <w:smallCaps w:val="0"/>
          <w:szCs w:val="24"/>
        </w:rPr>
        <w:t>METODY I KRYTERIA OCENY</w:t>
      </w:r>
    </w:p>
    <w:p w14:paraId="40A8066E" w14:textId="77777777" w:rsidR="00923D7D" w:rsidRPr="004852D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0B75CB" w14:textId="77777777" w:rsidR="0085747A" w:rsidRPr="004852D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852D6">
        <w:rPr>
          <w:rFonts w:ascii="Corbel" w:hAnsi="Corbel"/>
          <w:smallCaps w:val="0"/>
          <w:szCs w:val="24"/>
        </w:rPr>
        <w:t>uczenia się</w:t>
      </w:r>
    </w:p>
    <w:p w14:paraId="17B29955" w14:textId="77777777" w:rsidR="0085747A" w:rsidRPr="004852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852D6" w14:paraId="0C9AEFC1" w14:textId="77777777" w:rsidTr="009C59AC">
        <w:tc>
          <w:tcPr>
            <w:tcW w:w="1962" w:type="dxa"/>
            <w:vAlign w:val="center"/>
          </w:tcPr>
          <w:p w14:paraId="39B10847" w14:textId="77777777" w:rsidR="0085747A" w:rsidRPr="004852D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79760B0" w14:textId="77777777" w:rsidR="0085747A" w:rsidRPr="004852D6" w:rsidRDefault="00F974DA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565120F" w14:textId="77777777" w:rsidR="0085747A" w:rsidRPr="004852D6" w:rsidRDefault="009F4610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172A648" w14:textId="60360C45" w:rsidR="00923D7D" w:rsidRPr="004852D6" w:rsidRDefault="0085747A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56621A61" w14:textId="77777777" w:rsidR="0085747A" w:rsidRPr="004852D6" w:rsidRDefault="0085747A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4852D6" w14:paraId="7AA2CF63" w14:textId="77777777" w:rsidTr="009C59AC">
        <w:tc>
          <w:tcPr>
            <w:tcW w:w="1962" w:type="dxa"/>
          </w:tcPr>
          <w:p w14:paraId="2EEC83E6" w14:textId="61051BF2" w:rsidR="0085747A" w:rsidRPr="004852D6" w:rsidRDefault="00B231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</w:t>
            </w:r>
            <w:r w:rsidR="0085747A" w:rsidRPr="004852D6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28CDEA7" w14:textId="77777777" w:rsidR="0085747A" w:rsidRPr="004852D6" w:rsidRDefault="0039088A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31468D2D" w14:textId="77777777" w:rsidR="0085747A" w:rsidRPr="004852D6" w:rsidRDefault="009301FD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4852D6" w14:paraId="3CE409D0" w14:textId="77777777" w:rsidTr="009C59AC">
        <w:tc>
          <w:tcPr>
            <w:tcW w:w="1962" w:type="dxa"/>
          </w:tcPr>
          <w:p w14:paraId="52FAF336" w14:textId="77777777" w:rsidR="0085747A" w:rsidRPr="004852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0514E57" w14:textId="77777777" w:rsidR="0085747A" w:rsidRPr="004852D6" w:rsidRDefault="0039088A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4A370C6A" w14:textId="77777777" w:rsidR="0085747A" w:rsidRPr="004852D6" w:rsidRDefault="009301FD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</w:t>
            </w:r>
            <w:r w:rsidR="008D3742" w:rsidRPr="004852D6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  <w:r w:rsidR="008D3742"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4852D6" w14:paraId="1F50EFB5" w14:textId="77777777" w:rsidTr="009C59AC">
        <w:tc>
          <w:tcPr>
            <w:tcW w:w="1962" w:type="dxa"/>
          </w:tcPr>
          <w:p w14:paraId="1359477B" w14:textId="77777777" w:rsidR="008D3742" w:rsidRPr="004852D6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63180822" w14:textId="77777777" w:rsidR="008D3742" w:rsidRPr="004852D6" w:rsidRDefault="0039088A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2BFCE103" w14:textId="77777777" w:rsidR="008D3742" w:rsidRPr="004852D6" w:rsidRDefault="008D3742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4852D6" w14:paraId="415898BA" w14:textId="77777777" w:rsidTr="009C59AC">
        <w:tc>
          <w:tcPr>
            <w:tcW w:w="1962" w:type="dxa"/>
          </w:tcPr>
          <w:p w14:paraId="7F08AE65" w14:textId="77777777" w:rsidR="008D3742" w:rsidRPr="004852D6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B174903" w14:textId="77777777" w:rsidR="008D3742" w:rsidRPr="004852D6" w:rsidRDefault="0039088A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1758B65C" w14:textId="77777777" w:rsidR="008D3742" w:rsidRPr="004852D6" w:rsidRDefault="008D3742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4852D6" w14:paraId="3F84E8C5" w14:textId="77777777" w:rsidTr="009C59AC">
        <w:tc>
          <w:tcPr>
            <w:tcW w:w="1962" w:type="dxa"/>
          </w:tcPr>
          <w:p w14:paraId="7EE7DEF9" w14:textId="77777777" w:rsidR="008D3742" w:rsidRPr="004852D6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2061FAA2" w14:textId="77777777" w:rsidR="008D3742" w:rsidRPr="004852D6" w:rsidRDefault="008D3742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9D8DC36" w14:textId="77777777" w:rsidR="008D3742" w:rsidRPr="004852D6" w:rsidRDefault="008D3742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4852D6" w14:paraId="3AE636F0" w14:textId="77777777" w:rsidTr="009C59AC">
        <w:tc>
          <w:tcPr>
            <w:tcW w:w="1962" w:type="dxa"/>
          </w:tcPr>
          <w:p w14:paraId="68E2AFA5" w14:textId="77777777" w:rsidR="008D3742" w:rsidRPr="004852D6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5B79443A" w14:textId="77777777" w:rsidR="008D3742" w:rsidRPr="004852D6" w:rsidRDefault="001A2585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563B4581" w14:textId="77777777" w:rsidR="008D3742" w:rsidRPr="004852D6" w:rsidRDefault="008D3742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4852D6" w14:paraId="02ED4E7C" w14:textId="77777777" w:rsidTr="009C59AC">
        <w:tc>
          <w:tcPr>
            <w:tcW w:w="1962" w:type="dxa"/>
          </w:tcPr>
          <w:p w14:paraId="2CD65D32" w14:textId="77777777" w:rsidR="008D3742" w:rsidRPr="004852D6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36C20FFF" w14:textId="77777777" w:rsidR="008D3742" w:rsidRPr="004852D6" w:rsidRDefault="001A2585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4DEC7264" w14:textId="77777777" w:rsidR="008D3742" w:rsidRPr="004852D6" w:rsidRDefault="008D3742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4852D6" w14:paraId="112A2695" w14:textId="77777777" w:rsidTr="009C59AC">
        <w:tc>
          <w:tcPr>
            <w:tcW w:w="1962" w:type="dxa"/>
          </w:tcPr>
          <w:p w14:paraId="64E88A97" w14:textId="77777777" w:rsidR="008D3742" w:rsidRPr="004852D6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14:paraId="4819AEC1" w14:textId="77777777" w:rsidR="008D3742" w:rsidRPr="004852D6" w:rsidRDefault="001A2585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1C52022D" w14:textId="77777777" w:rsidR="008D3742" w:rsidRPr="004852D6" w:rsidRDefault="008D3742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4852D6" w14:paraId="77491720" w14:textId="77777777" w:rsidTr="009C59AC">
        <w:tc>
          <w:tcPr>
            <w:tcW w:w="1962" w:type="dxa"/>
          </w:tcPr>
          <w:p w14:paraId="1916D861" w14:textId="77777777" w:rsidR="008D3742" w:rsidRPr="004852D6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14:paraId="1C77C833" w14:textId="77777777" w:rsidR="008D3742" w:rsidRPr="004852D6" w:rsidRDefault="00AB1B25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3A480087" w14:textId="77777777" w:rsidR="008D3742" w:rsidRPr="004852D6" w:rsidRDefault="008D3742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4852D6" w14:paraId="6E7E8646" w14:textId="77777777" w:rsidTr="009C59AC">
        <w:tc>
          <w:tcPr>
            <w:tcW w:w="1962" w:type="dxa"/>
          </w:tcPr>
          <w:p w14:paraId="4A092FE5" w14:textId="77777777" w:rsidR="008D3742" w:rsidRPr="004852D6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14:paraId="5D7F350A" w14:textId="77777777" w:rsidR="008D3742" w:rsidRPr="004852D6" w:rsidRDefault="00AB1B25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74229A18" w14:textId="77777777" w:rsidR="008D3742" w:rsidRPr="004852D6" w:rsidRDefault="008D3742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4852D6" w14:paraId="09A73E97" w14:textId="77777777" w:rsidTr="009C59AC">
        <w:tc>
          <w:tcPr>
            <w:tcW w:w="1962" w:type="dxa"/>
          </w:tcPr>
          <w:p w14:paraId="06F21981" w14:textId="77777777" w:rsidR="008D3742" w:rsidRPr="004852D6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14:paraId="10C916E6" w14:textId="77777777" w:rsidR="008D3742" w:rsidRPr="004852D6" w:rsidRDefault="00AB1B25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0D802F67" w14:textId="77777777" w:rsidR="008D3742" w:rsidRPr="004852D6" w:rsidRDefault="008D3742" w:rsidP="00176A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7018D4DC" w14:textId="77777777" w:rsidR="00923D7D" w:rsidRPr="004852D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AAE9FF" w14:textId="77777777" w:rsidR="0085747A" w:rsidRPr="004852D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t xml:space="preserve">4.2 </w:t>
      </w:r>
      <w:r w:rsidR="0085747A" w:rsidRPr="004852D6">
        <w:rPr>
          <w:rFonts w:ascii="Corbel" w:hAnsi="Corbel"/>
          <w:smallCaps w:val="0"/>
          <w:szCs w:val="24"/>
        </w:rPr>
        <w:t>Warunki zaliczenia przedmiotu (kryteria oceniania)</w:t>
      </w:r>
    </w:p>
    <w:p w14:paraId="4EDF88AB" w14:textId="77777777" w:rsidR="00923D7D" w:rsidRPr="004852D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D1387" w14:paraId="1BFFC10D" w14:textId="77777777" w:rsidTr="00923D7D">
        <w:tc>
          <w:tcPr>
            <w:tcW w:w="9670" w:type="dxa"/>
          </w:tcPr>
          <w:p w14:paraId="708AE854" w14:textId="4E0787B8" w:rsidR="005C358F" w:rsidRPr="005C358F" w:rsidRDefault="008D1387" w:rsidP="008D1387">
            <w:pPr>
              <w:jc w:val="both"/>
              <w:rPr>
                <w:lang w:val="en-US"/>
              </w:rPr>
            </w:pPr>
            <w:r w:rsidRPr="008D1387">
              <w:rPr>
                <w:b/>
                <w:bCs/>
              </w:rPr>
              <w:t>KONWERSATORIUM:</w:t>
            </w:r>
            <w:r w:rsidRPr="008D1387">
              <w:t xml:space="preserve"> Warunkiem zaliczenia przedmiotu jest udział w przygotowaniu grupowego projektu z zakresu organizacji usług publicznych w samorządzie terytorialnym. Kryteria oceniania pracy projektowej: stopień udziału w projekcie, prawidłowość wykorzystanych metod i technik, kreatywność myślenia. Aktywność oraz obecność na zajęciach.</w:t>
            </w:r>
          </w:p>
        </w:tc>
      </w:tr>
    </w:tbl>
    <w:p w14:paraId="3D9DBDCE" w14:textId="77777777" w:rsidR="0085747A" w:rsidRPr="005C358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</w:p>
    <w:p w14:paraId="67875682" w14:textId="77777777" w:rsidR="009F4610" w:rsidRPr="004852D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852D6">
        <w:rPr>
          <w:rFonts w:ascii="Corbel" w:hAnsi="Corbel"/>
          <w:b/>
          <w:sz w:val="24"/>
          <w:szCs w:val="24"/>
        </w:rPr>
        <w:t xml:space="preserve">5. </w:t>
      </w:r>
      <w:r w:rsidR="00C61DC5" w:rsidRPr="004852D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E0EAECA" w14:textId="77777777" w:rsidR="0085747A" w:rsidRPr="004852D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852D6" w14:paraId="06AA4DF6" w14:textId="77777777" w:rsidTr="0A2A9561">
        <w:tc>
          <w:tcPr>
            <w:tcW w:w="4962" w:type="dxa"/>
            <w:vAlign w:val="center"/>
          </w:tcPr>
          <w:p w14:paraId="24545500" w14:textId="77777777" w:rsidR="0085747A" w:rsidRPr="004852D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52D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852D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852D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24D9DC4" w14:textId="77777777" w:rsidR="0085747A" w:rsidRPr="004852D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52D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852D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852D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852D6" w14:paraId="7A8FEE0D" w14:textId="77777777" w:rsidTr="0A2A9561">
        <w:tc>
          <w:tcPr>
            <w:tcW w:w="4962" w:type="dxa"/>
          </w:tcPr>
          <w:p w14:paraId="4E7D7D1B" w14:textId="3D1B686A" w:rsidR="0085747A" w:rsidRPr="004852D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A2A9561">
              <w:rPr>
                <w:rFonts w:ascii="Corbel" w:hAnsi="Corbel"/>
                <w:sz w:val="24"/>
                <w:szCs w:val="24"/>
              </w:rPr>
              <w:t>G</w:t>
            </w:r>
            <w:r w:rsidR="0085747A" w:rsidRPr="0A2A9561">
              <w:rPr>
                <w:rFonts w:ascii="Corbel" w:hAnsi="Corbel"/>
                <w:sz w:val="24"/>
                <w:szCs w:val="24"/>
              </w:rPr>
              <w:t>odziny</w:t>
            </w:r>
            <w:r w:rsidR="663494DF" w:rsidRPr="0A2A9561">
              <w:rPr>
                <w:rFonts w:ascii="Corbel" w:hAnsi="Corbel"/>
                <w:sz w:val="24"/>
                <w:szCs w:val="24"/>
              </w:rPr>
              <w:t xml:space="preserve"> </w:t>
            </w:r>
            <w:r w:rsidR="54E7A243" w:rsidRPr="0A2A9561">
              <w:rPr>
                <w:rFonts w:ascii="Corbel" w:hAnsi="Corbel"/>
                <w:sz w:val="24"/>
                <w:szCs w:val="24"/>
              </w:rPr>
              <w:t>z </w:t>
            </w:r>
            <w:r w:rsidR="6FCDC8FA" w:rsidRPr="0A2A956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A2A956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354B20" w14:textId="77777777" w:rsidR="0085747A" w:rsidRPr="004852D6" w:rsidRDefault="00C03E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4852D6" w14:paraId="341517BC" w14:textId="77777777" w:rsidTr="0A2A9561">
        <w:tc>
          <w:tcPr>
            <w:tcW w:w="4962" w:type="dxa"/>
          </w:tcPr>
          <w:p w14:paraId="7EAC6A58" w14:textId="77777777" w:rsidR="00C61DC5" w:rsidRPr="004852D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4852D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778BB77" w14:textId="77777777" w:rsidR="00C61DC5" w:rsidRPr="004852D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DBC83B2" w14:textId="77777777" w:rsidR="00C61DC5" w:rsidRPr="004852D6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1</w:t>
            </w:r>
            <w:r w:rsidR="00AA5F0E" w:rsidRPr="004852D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4852D6" w14:paraId="2EAF849A" w14:textId="77777777" w:rsidTr="0A2A9561">
        <w:tc>
          <w:tcPr>
            <w:tcW w:w="4962" w:type="dxa"/>
          </w:tcPr>
          <w:p w14:paraId="2E421A94" w14:textId="74BAF1F3" w:rsidR="00C61DC5" w:rsidRPr="004852D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852D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852D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F38A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852D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9027782" w14:textId="77777777" w:rsidR="00C61DC5" w:rsidRPr="004852D6" w:rsidRDefault="00C03E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4852D6" w14:paraId="798F64E8" w14:textId="77777777" w:rsidTr="0A2A9561">
        <w:tc>
          <w:tcPr>
            <w:tcW w:w="4962" w:type="dxa"/>
          </w:tcPr>
          <w:p w14:paraId="1E7EE1A3" w14:textId="77777777" w:rsidR="0085747A" w:rsidRPr="004852D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A2EDF4" w14:textId="77777777" w:rsidR="0085747A" w:rsidRPr="004852D6" w:rsidRDefault="000921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4852D6" w14:paraId="3579D204" w14:textId="77777777" w:rsidTr="0A2A9561">
        <w:tc>
          <w:tcPr>
            <w:tcW w:w="4962" w:type="dxa"/>
          </w:tcPr>
          <w:p w14:paraId="0D1F0C20" w14:textId="77777777" w:rsidR="0085747A" w:rsidRPr="004852D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852D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20D434" w14:textId="77777777" w:rsidR="0085747A" w:rsidRPr="004852D6" w:rsidRDefault="00C03E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D7AB880" w14:textId="77777777" w:rsidR="0085747A" w:rsidRPr="004852D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852D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852D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2D912A8" w14:textId="432B87CA" w:rsidR="0A2A9561" w:rsidRDefault="0A2A9561">
      <w:r>
        <w:br w:type="page"/>
      </w:r>
    </w:p>
    <w:p w14:paraId="394E12C2" w14:textId="77777777" w:rsidR="0085747A" w:rsidRPr="004852D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4852D6">
        <w:rPr>
          <w:rFonts w:ascii="Corbel" w:hAnsi="Corbel"/>
          <w:smallCaps w:val="0"/>
          <w:szCs w:val="24"/>
        </w:rPr>
        <w:t>PRAKTYKI ZAWO</w:t>
      </w:r>
      <w:r w:rsidR="009D3F3B" w:rsidRPr="004852D6">
        <w:rPr>
          <w:rFonts w:ascii="Corbel" w:hAnsi="Corbel"/>
          <w:smallCaps w:val="0"/>
          <w:szCs w:val="24"/>
        </w:rPr>
        <w:t>DOWE W RAMACH PRZEDMIOTU</w:t>
      </w:r>
    </w:p>
    <w:p w14:paraId="03327918" w14:textId="77777777" w:rsidR="0085747A" w:rsidRPr="004852D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852D6" w14:paraId="1D6381B1" w14:textId="77777777" w:rsidTr="0A2A9561">
        <w:trPr>
          <w:trHeight w:val="397"/>
        </w:trPr>
        <w:tc>
          <w:tcPr>
            <w:tcW w:w="3544" w:type="dxa"/>
          </w:tcPr>
          <w:p w14:paraId="425C2E50" w14:textId="77777777" w:rsidR="0085747A" w:rsidRPr="004852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5698D6D" w14:textId="31B80F78" w:rsidR="0085747A" w:rsidRPr="004852D6" w:rsidRDefault="01533990" w:rsidP="0A2A95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A2A956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4852D6" w14:paraId="3E7B5A1F" w14:textId="77777777" w:rsidTr="0A2A9561">
        <w:trPr>
          <w:trHeight w:val="397"/>
        </w:trPr>
        <w:tc>
          <w:tcPr>
            <w:tcW w:w="3544" w:type="dxa"/>
          </w:tcPr>
          <w:p w14:paraId="0D7316C8" w14:textId="77777777" w:rsidR="0085747A" w:rsidRPr="004852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3DA1F8" w14:textId="55CB582D" w:rsidR="0085747A" w:rsidRPr="004852D6" w:rsidRDefault="66C60992" w:rsidP="0A2A95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2A956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D3D257D" w14:textId="77777777" w:rsidR="003E1941" w:rsidRPr="004852D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D3F82A" w14:textId="77777777" w:rsidR="0085747A" w:rsidRPr="004852D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t xml:space="preserve">7. </w:t>
      </w:r>
      <w:r w:rsidR="0085747A" w:rsidRPr="004852D6">
        <w:rPr>
          <w:rFonts w:ascii="Corbel" w:hAnsi="Corbel"/>
          <w:smallCaps w:val="0"/>
          <w:szCs w:val="24"/>
        </w:rPr>
        <w:t>LITERATURA</w:t>
      </w:r>
    </w:p>
    <w:p w14:paraId="57E42F3C" w14:textId="77777777" w:rsidR="00675843" w:rsidRPr="004852D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32BF2" w:rsidRPr="004852D6" w14:paraId="07AAFC0B" w14:textId="77777777" w:rsidTr="00EC7F61">
        <w:trPr>
          <w:trHeight w:val="397"/>
        </w:trPr>
        <w:tc>
          <w:tcPr>
            <w:tcW w:w="7513" w:type="dxa"/>
          </w:tcPr>
          <w:p w14:paraId="516278F1" w14:textId="77777777" w:rsidR="00D32BF2" w:rsidRPr="004852D6" w:rsidRDefault="00D32BF2" w:rsidP="00EC7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9C69C81" w14:textId="77777777" w:rsidR="00D32BF2" w:rsidRPr="004852D6" w:rsidRDefault="00D32BF2" w:rsidP="00EC7F61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Gawłowski, P. Machalski, K.  Makowski, </w:t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Samorząd terytorialny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 systemie administracji publicznej</w:t>
            </w: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2019.</w:t>
            </w:r>
          </w:p>
          <w:p w14:paraId="636ECA5E" w14:textId="77777777" w:rsidR="00D32BF2" w:rsidRPr="004852D6" w:rsidRDefault="00D32BF2" w:rsidP="00EC7F61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Stahl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B. Jaworska-Dębska (red</w:t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.), Encyklopedia samorządu terytorialnego. Część 2. Zadania i kompetencje,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2C565942" w14:textId="77777777" w:rsidR="00D32BF2" w:rsidRPr="00377635" w:rsidRDefault="00D32BF2" w:rsidP="00EC7F61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A2A956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Mirosław Stec, Katarzyna Małysa-Sulińska (red), </w:t>
            </w:r>
            <w:r w:rsidRPr="0A2A956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Podmiotowość samorządu terytorialnego a zakres jego zadań i kompetencji </w:t>
            </w:r>
            <w:r w:rsidRPr="0A2A9561">
              <w:rPr>
                <w:rFonts w:ascii="Corbel" w:hAnsi="Corbel"/>
                <w:b w:val="0"/>
                <w:smallCaps w:val="0"/>
                <w:color w:val="000000" w:themeColor="text1"/>
              </w:rPr>
              <w:t>Warszawa: Wolters Kluwer, 2020.</w:t>
            </w:r>
          </w:p>
        </w:tc>
      </w:tr>
      <w:tr w:rsidR="00D32BF2" w:rsidRPr="004852D6" w14:paraId="1E053400" w14:textId="77777777" w:rsidTr="00EC7F61">
        <w:trPr>
          <w:trHeight w:val="397"/>
        </w:trPr>
        <w:tc>
          <w:tcPr>
            <w:tcW w:w="7513" w:type="dxa"/>
          </w:tcPr>
          <w:p w14:paraId="4593D4EA" w14:textId="77777777" w:rsidR="00D32BF2" w:rsidRPr="004852D6" w:rsidRDefault="00D32BF2" w:rsidP="00EC7F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5BE136" w14:textId="77777777" w:rsidR="00D32BF2" w:rsidRPr="00BF570C" w:rsidRDefault="00D32BF2" w:rsidP="00EC7F61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A. Barczewska-Dziobek, </w:t>
            </w:r>
            <w:r w:rsidRPr="00BF570C"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  <w:t>Pomocniczość i decentralizacja jako podstawa systemu organizacyjnego usług społecznych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, </w:t>
            </w:r>
            <w:proofErr w:type="spellStart"/>
            <w:r w:rsidRPr="00BF570C">
              <w:rPr>
                <w:rFonts w:ascii="Corbel" w:hAnsi="Corbel"/>
                <w:b w:val="0"/>
                <w:smallCaps w:val="0"/>
                <w:color w:val="000000"/>
              </w:rPr>
              <w:t>Ius</w:t>
            </w:r>
            <w:proofErr w:type="spellEnd"/>
            <w:r w:rsidRPr="00BF570C">
              <w:rPr>
                <w:rFonts w:ascii="Corbel" w:hAnsi="Corbel"/>
                <w:b w:val="0"/>
                <w:smallCaps w:val="0"/>
                <w:color w:val="000000"/>
              </w:rPr>
              <w:t xml:space="preserve"> Et </w:t>
            </w:r>
            <w:proofErr w:type="spellStart"/>
            <w:r w:rsidRPr="00BF570C">
              <w:rPr>
                <w:rFonts w:ascii="Corbel" w:hAnsi="Corbel"/>
                <w:b w:val="0"/>
                <w:smallCaps w:val="0"/>
                <w:color w:val="000000"/>
              </w:rPr>
              <w:t>Administratio</w:t>
            </w:r>
            <w:proofErr w:type="spellEnd"/>
            <w:r w:rsidRPr="00BF570C">
              <w:rPr>
                <w:rFonts w:ascii="Corbel" w:hAnsi="Corbel"/>
                <w:b w:val="0"/>
                <w:smallCaps w:val="0"/>
                <w:color w:val="000000"/>
              </w:rPr>
              <w:t>, 51(2), 5–19.</w:t>
            </w:r>
          </w:p>
          <w:p w14:paraId="06DBA40C" w14:textId="77777777" w:rsidR="00D32BF2" w:rsidRPr="004852D6" w:rsidRDefault="00D32BF2" w:rsidP="00EC7F61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A2A956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M. Kulesza, </w:t>
            </w:r>
            <w:r w:rsidRPr="0A2A956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Gospodarka komunalna – podstawy i mechanizmy prawne w:</w:t>
            </w:r>
            <w:r w:rsidRPr="0A2A9561">
              <w:rPr>
                <w:rFonts w:ascii="Corbel" w:hAnsi="Corbel"/>
                <w:b w:val="0"/>
                <w:smallCaps w:val="0"/>
                <w:color w:val="000000" w:themeColor="text1"/>
              </w:rPr>
              <w:t>„Samorząd Terytorialny”, 2012 nr 7-8, s. 7-24</w:t>
            </w:r>
          </w:p>
          <w:p w14:paraId="33310227" w14:textId="77777777" w:rsidR="00D32BF2" w:rsidRPr="004852D6" w:rsidRDefault="00D32BF2" w:rsidP="00EC7F61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Gola, </w:t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Wykonywanie zadań o charakterze użyteczności publicznej przez jednostki samorządu terytorialnego a działalność gospodarcza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w:„Przegląd Prawa i Administracji”, 2014, nr 98, s. 25-34.</w:t>
            </w:r>
          </w:p>
          <w:p w14:paraId="7A2C68EF" w14:textId="77777777" w:rsidR="00D32BF2" w:rsidRDefault="00D32BF2" w:rsidP="00EC7F61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Szczechowicz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Wykonywanie zadań publicznych w jednostkach samorządu terytorialnego w: „</w:t>
            </w: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Zeszyty Naukowe Zbliżenia Cywilizacyjne”, 2015  nr 11 , s. 255-287.</w:t>
            </w:r>
          </w:p>
          <w:p w14:paraId="14C27FB4" w14:textId="77777777" w:rsidR="00D32BF2" w:rsidRPr="004852D6" w:rsidRDefault="00D32BF2" w:rsidP="00EC7F61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Biliński, W. Gonet, H. Wolska,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Gospodarka komunalna. Problematyka realizacji zadań publicznych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Wolters Kluwer, </w:t>
            </w:r>
            <w:r w:rsidRP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2020.</w:t>
            </w:r>
          </w:p>
          <w:p w14:paraId="04A9DF01" w14:textId="77777777" w:rsidR="00D32BF2" w:rsidRPr="00377635" w:rsidRDefault="00D32BF2" w:rsidP="00EC7F61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Misiejko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7763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Publiczny transport zbiorowy. Przewodnik dla organów samorządu terytorialnego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Wolters Kluwer, </w:t>
            </w:r>
            <w:r w:rsidRP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2020. </w:t>
            </w:r>
          </w:p>
          <w:p w14:paraId="03DCEF33" w14:textId="77777777" w:rsidR="00D32BF2" w:rsidRDefault="00D32BF2" w:rsidP="00EC7F61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Górny, </w:t>
            </w:r>
            <w:r w:rsidRPr="0083710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Samorząd wojewódzki jako organizator kolejowych regionalnych przewozów pasażerskich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 </w:t>
            </w:r>
            <w:r w:rsidRPr="008371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Komisji Geografii Komunikacji PTG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371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2016, 19(4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), s. </w:t>
            </w:r>
            <w:r w:rsidRP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72-81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14:paraId="4DD13618" w14:textId="77777777" w:rsidR="00D32BF2" w:rsidRDefault="00D32BF2" w:rsidP="00EC7F61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Potocki, </w:t>
            </w:r>
            <w:r w:rsidRPr="0083710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Zależność samorządowych instytucji kultury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</w:r>
            <w:r w:rsidRPr="0083710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 aspektach prawnoadministracyjnych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 Zeszyty Naukowe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Uniwersytetu Rzeszowskiego. Seria prawnicza,</w:t>
            </w:r>
            <w:r w:rsidRP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102/2018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s. 197-209.</w:t>
            </w:r>
          </w:p>
          <w:p w14:paraId="6E1503E4" w14:textId="77777777" w:rsidR="00D32BF2" w:rsidRDefault="00D32BF2" w:rsidP="00EC7F61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Serafin, </w:t>
            </w:r>
            <w:r w:rsidRPr="0037763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Kształcenie specjalne w systemie oświaty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Wolters Kluwer, </w:t>
            </w:r>
            <w:r w:rsidRP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</w:p>
          <w:p w14:paraId="3743457A" w14:textId="77777777" w:rsidR="00D32BF2" w:rsidRPr="009F447E" w:rsidRDefault="00D32BF2" w:rsidP="00EC7F61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Sularz, Cmentarze w Polsce. Zagadnienia administracyjnoprawne,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Wolters Kluwer, </w:t>
            </w:r>
            <w:r w:rsidRP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</w:p>
          <w:p w14:paraId="2ACD38B5" w14:textId="77777777" w:rsidR="00D32BF2" w:rsidRPr="00377635" w:rsidRDefault="00D32BF2" w:rsidP="00EC7F61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Bentkowska-Furman, </w:t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Zadania samorządu terytorialnego szczebla podstawowego w Rzeczypospolitej Polskiej i wybranych krajach Unii Europejskiej 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w: „Organizacje pozarządowe a samorząd - 25 lat doświadczeń” redakcja naukowa Urszula Szymańska, Piotr Majer, Monika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szCs w:val="24"/>
              </w:rPr>
              <w:t>Falej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szCs w:val="24"/>
              </w:rPr>
              <w:t>,  Olsztyn, Uniwersytet Warmińsko-Mazurski w Olsztynie, 2016, s. 21-32.</w:t>
            </w:r>
          </w:p>
        </w:tc>
      </w:tr>
    </w:tbl>
    <w:p w14:paraId="2F347127" w14:textId="77777777" w:rsidR="0085747A" w:rsidRPr="004852D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E5B01A" w14:textId="77777777" w:rsidR="0085747A" w:rsidRPr="004852D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A17B22" w14:textId="77777777" w:rsidR="0085747A" w:rsidRPr="004852D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852D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852D6" w:rsidSect="001639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793173" w14:textId="77777777" w:rsidR="0083158D" w:rsidRDefault="0083158D" w:rsidP="00C16ABF">
      <w:pPr>
        <w:spacing w:after="0" w:line="240" w:lineRule="auto"/>
      </w:pPr>
      <w:r>
        <w:separator/>
      </w:r>
    </w:p>
  </w:endnote>
  <w:endnote w:type="continuationSeparator" w:id="0">
    <w:p w14:paraId="49334324" w14:textId="77777777" w:rsidR="0083158D" w:rsidRDefault="0083158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B2B58" w14:textId="77777777" w:rsidR="0083158D" w:rsidRDefault="0083158D" w:rsidP="00C16ABF">
      <w:pPr>
        <w:spacing w:after="0" w:line="240" w:lineRule="auto"/>
      </w:pPr>
      <w:r>
        <w:separator/>
      </w:r>
    </w:p>
  </w:footnote>
  <w:footnote w:type="continuationSeparator" w:id="0">
    <w:p w14:paraId="0AE761AB" w14:textId="77777777" w:rsidR="0083158D" w:rsidRDefault="0083158D" w:rsidP="00C16ABF">
      <w:pPr>
        <w:spacing w:after="0" w:line="240" w:lineRule="auto"/>
      </w:pPr>
      <w:r>
        <w:continuationSeparator/>
      </w:r>
    </w:p>
  </w:footnote>
  <w:footnote w:id="1">
    <w:p w14:paraId="55E9A65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795611">
    <w:abstractNumId w:val="0"/>
  </w:num>
  <w:num w:numId="2" w16cid:durableId="200899563">
    <w:abstractNumId w:val="2"/>
  </w:num>
  <w:num w:numId="3" w16cid:durableId="122325385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7"/>
    <w:rsid w:val="000077B4"/>
    <w:rsid w:val="000116DA"/>
    <w:rsid w:val="00015B8F"/>
    <w:rsid w:val="00022ECE"/>
    <w:rsid w:val="00025657"/>
    <w:rsid w:val="0003674D"/>
    <w:rsid w:val="0004015C"/>
    <w:rsid w:val="00042A51"/>
    <w:rsid w:val="00042D2E"/>
    <w:rsid w:val="00043623"/>
    <w:rsid w:val="00044538"/>
    <w:rsid w:val="00044C82"/>
    <w:rsid w:val="00063E14"/>
    <w:rsid w:val="00070ED6"/>
    <w:rsid w:val="00071105"/>
    <w:rsid w:val="000734ED"/>
    <w:rsid w:val="000742DC"/>
    <w:rsid w:val="000770CD"/>
    <w:rsid w:val="00084C12"/>
    <w:rsid w:val="0009218D"/>
    <w:rsid w:val="0009462C"/>
    <w:rsid w:val="00094B12"/>
    <w:rsid w:val="000952CB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D4CF9"/>
    <w:rsid w:val="000D4F4E"/>
    <w:rsid w:val="000F1C57"/>
    <w:rsid w:val="000F5615"/>
    <w:rsid w:val="00100755"/>
    <w:rsid w:val="00102111"/>
    <w:rsid w:val="0010709E"/>
    <w:rsid w:val="00110896"/>
    <w:rsid w:val="00121EAC"/>
    <w:rsid w:val="00124BFF"/>
    <w:rsid w:val="0012560E"/>
    <w:rsid w:val="00127108"/>
    <w:rsid w:val="00134B13"/>
    <w:rsid w:val="0014611C"/>
    <w:rsid w:val="00146BC0"/>
    <w:rsid w:val="00153C41"/>
    <w:rsid w:val="00154381"/>
    <w:rsid w:val="00161F2C"/>
    <w:rsid w:val="0016397A"/>
    <w:rsid w:val="001640A7"/>
    <w:rsid w:val="00164FA7"/>
    <w:rsid w:val="00166A03"/>
    <w:rsid w:val="001714DE"/>
    <w:rsid w:val="001718A7"/>
    <w:rsid w:val="001737CF"/>
    <w:rsid w:val="00174210"/>
    <w:rsid w:val="00176083"/>
    <w:rsid w:val="00176A9F"/>
    <w:rsid w:val="00177FDB"/>
    <w:rsid w:val="00192F37"/>
    <w:rsid w:val="001A1AE0"/>
    <w:rsid w:val="001A2585"/>
    <w:rsid w:val="001A70D2"/>
    <w:rsid w:val="001D657B"/>
    <w:rsid w:val="001D7B54"/>
    <w:rsid w:val="001E0209"/>
    <w:rsid w:val="001F2CA2"/>
    <w:rsid w:val="002028AF"/>
    <w:rsid w:val="002144C0"/>
    <w:rsid w:val="0022477D"/>
    <w:rsid w:val="002278A9"/>
    <w:rsid w:val="002336F9"/>
    <w:rsid w:val="0023579F"/>
    <w:rsid w:val="0024028F"/>
    <w:rsid w:val="00244ABC"/>
    <w:rsid w:val="002533DE"/>
    <w:rsid w:val="00253541"/>
    <w:rsid w:val="0025575A"/>
    <w:rsid w:val="00281FF2"/>
    <w:rsid w:val="002825FE"/>
    <w:rsid w:val="002857DE"/>
    <w:rsid w:val="00291567"/>
    <w:rsid w:val="002A229C"/>
    <w:rsid w:val="002A22BF"/>
    <w:rsid w:val="002A2389"/>
    <w:rsid w:val="002A3DD5"/>
    <w:rsid w:val="002A671D"/>
    <w:rsid w:val="002B4D55"/>
    <w:rsid w:val="002B5EA0"/>
    <w:rsid w:val="002B6119"/>
    <w:rsid w:val="002C1F06"/>
    <w:rsid w:val="002D2839"/>
    <w:rsid w:val="002D3375"/>
    <w:rsid w:val="002D4C59"/>
    <w:rsid w:val="002D73D4"/>
    <w:rsid w:val="002F02A3"/>
    <w:rsid w:val="002F3723"/>
    <w:rsid w:val="002F4ABE"/>
    <w:rsid w:val="00300D20"/>
    <w:rsid w:val="003018BA"/>
    <w:rsid w:val="0030395F"/>
    <w:rsid w:val="00304121"/>
    <w:rsid w:val="00305C92"/>
    <w:rsid w:val="003151C5"/>
    <w:rsid w:val="003343CF"/>
    <w:rsid w:val="00336D56"/>
    <w:rsid w:val="00343239"/>
    <w:rsid w:val="00346FE9"/>
    <w:rsid w:val="0034759A"/>
    <w:rsid w:val="003503F6"/>
    <w:rsid w:val="003530DD"/>
    <w:rsid w:val="00363F78"/>
    <w:rsid w:val="00382650"/>
    <w:rsid w:val="00386931"/>
    <w:rsid w:val="0039088A"/>
    <w:rsid w:val="00396687"/>
    <w:rsid w:val="00396B9E"/>
    <w:rsid w:val="00397DB2"/>
    <w:rsid w:val="003A090B"/>
    <w:rsid w:val="003A0A5B"/>
    <w:rsid w:val="003A1176"/>
    <w:rsid w:val="003A3EFB"/>
    <w:rsid w:val="003B027A"/>
    <w:rsid w:val="003B448C"/>
    <w:rsid w:val="003B4F50"/>
    <w:rsid w:val="003C0BAE"/>
    <w:rsid w:val="003D18A9"/>
    <w:rsid w:val="003D1FFA"/>
    <w:rsid w:val="003D6CE2"/>
    <w:rsid w:val="003E1941"/>
    <w:rsid w:val="003E2FE6"/>
    <w:rsid w:val="003E489D"/>
    <w:rsid w:val="003E49D5"/>
    <w:rsid w:val="003F205D"/>
    <w:rsid w:val="003F38C0"/>
    <w:rsid w:val="003F4633"/>
    <w:rsid w:val="00414E3C"/>
    <w:rsid w:val="0042244A"/>
    <w:rsid w:val="004237E4"/>
    <w:rsid w:val="0042745A"/>
    <w:rsid w:val="004301BB"/>
    <w:rsid w:val="00431D5C"/>
    <w:rsid w:val="004335C5"/>
    <w:rsid w:val="004362C6"/>
    <w:rsid w:val="00436D08"/>
    <w:rsid w:val="00437FA2"/>
    <w:rsid w:val="00443927"/>
    <w:rsid w:val="00445970"/>
    <w:rsid w:val="0046136A"/>
    <w:rsid w:val="00461EFC"/>
    <w:rsid w:val="004652C2"/>
    <w:rsid w:val="004706D1"/>
    <w:rsid w:val="00471326"/>
    <w:rsid w:val="00472752"/>
    <w:rsid w:val="00475561"/>
    <w:rsid w:val="0047598D"/>
    <w:rsid w:val="00481B30"/>
    <w:rsid w:val="00482FD6"/>
    <w:rsid w:val="004840FD"/>
    <w:rsid w:val="004852D6"/>
    <w:rsid w:val="00486895"/>
    <w:rsid w:val="004873E9"/>
    <w:rsid w:val="00490F7D"/>
    <w:rsid w:val="00491678"/>
    <w:rsid w:val="004968E2"/>
    <w:rsid w:val="004A3EEA"/>
    <w:rsid w:val="004A4324"/>
    <w:rsid w:val="004A4D1F"/>
    <w:rsid w:val="004B17FC"/>
    <w:rsid w:val="004C043E"/>
    <w:rsid w:val="004C6787"/>
    <w:rsid w:val="004D5282"/>
    <w:rsid w:val="004D6814"/>
    <w:rsid w:val="004E36CC"/>
    <w:rsid w:val="004F1551"/>
    <w:rsid w:val="004F55A3"/>
    <w:rsid w:val="004F5CC9"/>
    <w:rsid w:val="0050496F"/>
    <w:rsid w:val="00513B6F"/>
    <w:rsid w:val="00517C63"/>
    <w:rsid w:val="00523B4C"/>
    <w:rsid w:val="00526C54"/>
    <w:rsid w:val="005363C4"/>
    <w:rsid w:val="00536BDE"/>
    <w:rsid w:val="00543ACC"/>
    <w:rsid w:val="005635B1"/>
    <w:rsid w:val="00565A31"/>
    <w:rsid w:val="00565E89"/>
    <w:rsid w:val="0056696D"/>
    <w:rsid w:val="00584F8A"/>
    <w:rsid w:val="0059484D"/>
    <w:rsid w:val="00594BDB"/>
    <w:rsid w:val="005A0855"/>
    <w:rsid w:val="005A133C"/>
    <w:rsid w:val="005A3196"/>
    <w:rsid w:val="005C080F"/>
    <w:rsid w:val="005C358F"/>
    <w:rsid w:val="005C55E5"/>
    <w:rsid w:val="005C696A"/>
    <w:rsid w:val="005C75D3"/>
    <w:rsid w:val="005C7657"/>
    <w:rsid w:val="005E6E85"/>
    <w:rsid w:val="005F31D2"/>
    <w:rsid w:val="005F62B8"/>
    <w:rsid w:val="006063E1"/>
    <w:rsid w:val="0061029B"/>
    <w:rsid w:val="00617230"/>
    <w:rsid w:val="00617CE5"/>
    <w:rsid w:val="006207E3"/>
    <w:rsid w:val="00621CE1"/>
    <w:rsid w:val="00627FC9"/>
    <w:rsid w:val="00637731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A31C1"/>
    <w:rsid w:val="006A355D"/>
    <w:rsid w:val="006C0AFD"/>
    <w:rsid w:val="006D0217"/>
    <w:rsid w:val="006D050F"/>
    <w:rsid w:val="006D09AF"/>
    <w:rsid w:val="006D3D2C"/>
    <w:rsid w:val="006D56A9"/>
    <w:rsid w:val="006D6139"/>
    <w:rsid w:val="006D6E40"/>
    <w:rsid w:val="006E5D65"/>
    <w:rsid w:val="006E615C"/>
    <w:rsid w:val="006F1282"/>
    <w:rsid w:val="006F1FBC"/>
    <w:rsid w:val="006F2AF8"/>
    <w:rsid w:val="006F31E2"/>
    <w:rsid w:val="006F3E5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939"/>
    <w:rsid w:val="00753B70"/>
    <w:rsid w:val="0076370B"/>
    <w:rsid w:val="00763BF1"/>
    <w:rsid w:val="00766FD4"/>
    <w:rsid w:val="0076763D"/>
    <w:rsid w:val="0078168C"/>
    <w:rsid w:val="00783F38"/>
    <w:rsid w:val="00787C2A"/>
    <w:rsid w:val="00790E27"/>
    <w:rsid w:val="007A3025"/>
    <w:rsid w:val="007A4022"/>
    <w:rsid w:val="007A4465"/>
    <w:rsid w:val="007A6E6E"/>
    <w:rsid w:val="007C3299"/>
    <w:rsid w:val="007C3BCC"/>
    <w:rsid w:val="007C4546"/>
    <w:rsid w:val="007C6FA4"/>
    <w:rsid w:val="007D6E56"/>
    <w:rsid w:val="007F4155"/>
    <w:rsid w:val="0081554D"/>
    <w:rsid w:val="00816958"/>
    <w:rsid w:val="0081707E"/>
    <w:rsid w:val="00823A24"/>
    <w:rsid w:val="0083158D"/>
    <w:rsid w:val="008318E6"/>
    <w:rsid w:val="0083334B"/>
    <w:rsid w:val="008449B3"/>
    <w:rsid w:val="008552A2"/>
    <w:rsid w:val="0085747A"/>
    <w:rsid w:val="00884922"/>
    <w:rsid w:val="00885F64"/>
    <w:rsid w:val="008917F9"/>
    <w:rsid w:val="008932FF"/>
    <w:rsid w:val="00895219"/>
    <w:rsid w:val="008A45F7"/>
    <w:rsid w:val="008C0CC0"/>
    <w:rsid w:val="008C19A9"/>
    <w:rsid w:val="008C379D"/>
    <w:rsid w:val="008C507D"/>
    <w:rsid w:val="008C5147"/>
    <w:rsid w:val="008C5359"/>
    <w:rsid w:val="008C5363"/>
    <w:rsid w:val="008D1387"/>
    <w:rsid w:val="008D17B5"/>
    <w:rsid w:val="008D3742"/>
    <w:rsid w:val="008D3DFB"/>
    <w:rsid w:val="008D50AC"/>
    <w:rsid w:val="008E64F4"/>
    <w:rsid w:val="008E7FC4"/>
    <w:rsid w:val="008F12C9"/>
    <w:rsid w:val="008F39DC"/>
    <w:rsid w:val="008F6E29"/>
    <w:rsid w:val="009066D9"/>
    <w:rsid w:val="00916188"/>
    <w:rsid w:val="00923D7D"/>
    <w:rsid w:val="00924C38"/>
    <w:rsid w:val="009301FD"/>
    <w:rsid w:val="009309BC"/>
    <w:rsid w:val="009508DF"/>
    <w:rsid w:val="00950DAC"/>
    <w:rsid w:val="00954A07"/>
    <w:rsid w:val="00997F14"/>
    <w:rsid w:val="00997F9A"/>
    <w:rsid w:val="009A78D9"/>
    <w:rsid w:val="009C0FFC"/>
    <w:rsid w:val="009C1295"/>
    <w:rsid w:val="009C3E31"/>
    <w:rsid w:val="009C54AE"/>
    <w:rsid w:val="009C59AC"/>
    <w:rsid w:val="009C788E"/>
    <w:rsid w:val="009D1DBA"/>
    <w:rsid w:val="009D1E1F"/>
    <w:rsid w:val="009D3F3B"/>
    <w:rsid w:val="009E0543"/>
    <w:rsid w:val="009E1531"/>
    <w:rsid w:val="009E3B41"/>
    <w:rsid w:val="009F29DD"/>
    <w:rsid w:val="009F38A1"/>
    <w:rsid w:val="009F3C5C"/>
    <w:rsid w:val="009F4610"/>
    <w:rsid w:val="009F7F6B"/>
    <w:rsid w:val="00A00ECC"/>
    <w:rsid w:val="00A0649B"/>
    <w:rsid w:val="00A155EE"/>
    <w:rsid w:val="00A2245B"/>
    <w:rsid w:val="00A24E0B"/>
    <w:rsid w:val="00A30110"/>
    <w:rsid w:val="00A36899"/>
    <w:rsid w:val="00A371F6"/>
    <w:rsid w:val="00A43BF6"/>
    <w:rsid w:val="00A5146A"/>
    <w:rsid w:val="00A53ADF"/>
    <w:rsid w:val="00A53FA5"/>
    <w:rsid w:val="00A54817"/>
    <w:rsid w:val="00A54C9C"/>
    <w:rsid w:val="00A56C7D"/>
    <w:rsid w:val="00A601C8"/>
    <w:rsid w:val="00A60799"/>
    <w:rsid w:val="00A64FC7"/>
    <w:rsid w:val="00A67744"/>
    <w:rsid w:val="00A76C16"/>
    <w:rsid w:val="00A811BB"/>
    <w:rsid w:val="00A84C85"/>
    <w:rsid w:val="00A97DE1"/>
    <w:rsid w:val="00AA20BA"/>
    <w:rsid w:val="00AA5324"/>
    <w:rsid w:val="00AA5F0E"/>
    <w:rsid w:val="00AA6A2A"/>
    <w:rsid w:val="00AA6E07"/>
    <w:rsid w:val="00AB053C"/>
    <w:rsid w:val="00AB1B25"/>
    <w:rsid w:val="00AC0D27"/>
    <w:rsid w:val="00AD1146"/>
    <w:rsid w:val="00AD1B78"/>
    <w:rsid w:val="00AD27D3"/>
    <w:rsid w:val="00AD66D6"/>
    <w:rsid w:val="00AE1160"/>
    <w:rsid w:val="00AE203C"/>
    <w:rsid w:val="00AE2E74"/>
    <w:rsid w:val="00AE46E4"/>
    <w:rsid w:val="00AE5FCB"/>
    <w:rsid w:val="00AF22A4"/>
    <w:rsid w:val="00AF2C1E"/>
    <w:rsid w:val="00B016C6"/>
    <w:rsid w:val="00B06142"/>
    <w:rsid w:val="00B10238"/>
    <w:rsid w:val="00B135B1"/>
    <w:rsid w:val="00B13EAC"/>
    <w:rsid w:val="00B148BA"/>
    <w:rsid w:val="00B22018"/>
    <w:rsid w:val="00B23105"/>
    <w:rsid w:val="00B3130B"/>
    <w:rsid w:val="00B40ADB"/>
    <w:rsid w:val="00B4221C"/>
    <w:rsid w:val="00B43051"/>
    <w:rsid w:val="00B43B77"/>
    <w:rsid w:val="00B43E80"/>
    <w:rsid w:val="00B5276C"/>
    <w:rsid w:val="00B607DB"/>
    <w:rsid w:val="00B632DB"/>
    <w:rsid w:val="00B66529"/>
    <w:rsid w:val="00B6714B"/>
    <w:rsid w:val="00B74966"/>
    <w:rsid w:val="00B7518E"/>
    <w:rsid w:val="00B75946"/>
    <w:rsid w:val="00B8056E"/>
    <w:rsid w:val="00B819C8"/>
    <w:rsid w:val="00B82308"/>
    <w:rsid w:val="00B90885"/>
    <w:rsid w:val="00B93A90"/>
    <w:rsid w:val="00B9587A"/>
    <w:rsid w:val="00BB2F9C"/>
    <w:rsid w:val="00BB520A"/>
    <w:rsid w:val="00BD1D9C"/>
    <w:rsid w:val="00BD3869"/>
    <w:rsid w:val="00BD66E9"/>
    <w:rsid w:val="00BD6FF4"/>
    <w:rsid w:val="00BF2C41"/>
    <w:rsid w:val="00BF446F"/>
    <w:rsid w:val="00BF570C"/>
    <w:rsid w:val="00C03EEA"/>
    <w:rsid w:val="00C049B2"/>
    <w:rsid w:val="00C058B4"/>
    <w:rsid w:val="00C05F44"/>
    <w:rsid w:val="00C131B5"/>
    <w:rsid w:val="00C14C4F"/>
    <w:rsid w:val="00C16ABF"/>
    <w:rsid w:val="00C170AE"/>
    <w:rsid w:val="00C17195"/>
    <w:rsid w:val="00C2018D"/>
    <w:rsid w:val="00C26CB7"/>
    <w:rsid w:val="00C324C1"/>
    <w:rsid w:val="00C3250E"/>
    <w:rsid w:val="00C36992"/>
    <w:rsid w:val="00C373B5"/>
    <w:rsid w:val="00C40021"/>
    <w:rsid w:val="00C56036"/>
    <w:rsid w:val="00C61DC5"/>
    <w:rsid w:val="00C67E92"/>
    <w:rsid w:val="00C70A26"/>
    <w:rsid w:val="00C70C0C"/>
    <w:rsid w:val="00C734C3"/>
    <w:rsid w:val="00C766DF"/>
    <w:rsid w:val="00C80078"/>
    <w:rsid w:val="00C81D15"/>
    <w:rsid w:val="00C94B98"/>
    <w:rsid w:val="00CA2B96"/>
    <w:rsid w:val="00CA5089"/>
    <w:rsid w:val="00CA56E5"/>
    <w:rsid w:val="00CD5033"/>
    <w:rsid w:val="00CD5CDF"/>
    <w:rsid w:val="00CD6897"/>
    <w:rsid w:val="00CE2D7F"/>
    <w:rsid w:val="00CE2EB5"/>
    <w:rsid w:val="00CE5BAC"/>
    <w:rsid w:val="00CF25BE"/>
    <w:rsid w:val="00CF4ADD"/>
    <w:rsid w:val="00CF78ED"/>
    <w:rsid w:val="00D02B25"/>
    <w:rsid w:val="00D02EBA"/>
    <w:rsid w:val="00D17C3C"/>
    <w:rsid w:val="00D20863"/>
    <w:rsid w:val="00D23809"/>
    <w:rsid w:val="00D26B2C"/>
    <w:rsid w:val="00D32BF2"/>
    <w:rsid w:val="00D32C52"/>
    <w:rsid w:val="00D33FEE"/>
    <w:rsid w:val="00D352C9"/>
    <w:rsid w:val="00D425B2"/>
    <w:rsid w:val="00D428D6"/>
    <w:rsid w:val="00D533A1"/>
    <w:rsid w:val="00D552B2"/>
    <w:rsid w:val="00D608D1"/>
    <w:rsid w:val="00D74119"/>
    <w:rsid w:val="00D8075B"/>
    <w:rsid w:val="00D8678B"/>
    <w:rsid w:val="00DA2114"/>
    <w:rsid w:val="00DB6B5B"/>
    <w:rsid w:val="00DC6E20"/>
    <w:rsid w:val="00DD324A"/>
    <w:rsid w:val="00DE09C0"/>
    <w:rsid w:val="00DE43C3"/>
    <w:rsid w:val="00DE4A14"/>
    <w:rsid w:val="00DF320D"/>
    <w:rsid w:val="00DF71C8"/>
    <w:rsid w:val="00E002D6"/>
    <w:rsid w:val="00E129B8"/>
    <w:rsid w:val="00E207C2"/>
    <w:rsid w:val="00E21E7D"/>
    <w:rsid w:val="00E22FBC"/>
    <w:rsid w:val="00E24BF5"/>
    <w:rsid w:val="00E25338"/>
    <w:rsid w:val="00E320B3"/>
    <w:rsid w:val="00E40119"/>
    <w:rsid w:val="00E51E44"/>
    <w:rsid w:val="00E55EE3"/>
    <w:rsid w:val="00E63348"/>
    <w:rsid w:val="00E6584D"/>
    <w:rsid w:val="00E742AA"/>
    <w:rsid w:val="00E7454D"/>
    <w:rsid w:val="00E75102"/>
    <w:rsid w:val="00E77E88"/>
    <w:rsid w:val="00E80636"/>
    <w:rsid w:val="00E8107D"/>
    <w:rsid w:val="00E82335"/>
    <w:rsid w:val="00E85429"/>
    <w:rsid w:val="00E87CE6"/>
    <w:rsid w:val="00E93C1E"/>
    <w:rsid w:val="00E960BB"/>
    <w:rsid w:val="00EA2074"/>
    <w:rsid w:val="00EA477A"/>
    <w:rsid w:val="00EA4832"/>
    <w:rsid w:val="00EA4E9D"/>
    <w:rsid w:val="00EB1483"/>
    <w:rsid w:val="00EC4899"/>
    <w:rsid w:val="00ED03AB"/>
    <w:rsid w:val="00ED1085"/>
    <w:rsid w:val="00ED32D2"/>
    <w:rsid w:val="00ED334C"/>
    <w:rsid w:val="00EE32DE"/>
    <w:rsid w:val="00EE5457"/>
    <w:rsid w:val="00EF009B"/>
    <w:rsid w:val="00F0303A"/>
    <w:rsid w:val="00F0368B"/>
    <w:rsid w:val="00F070AB"/>
    <w:rsid w:val="00F12C41"/>
    <w:rsid w:val="00F17567"/>
    <w:rsid w:val="00F25BF8"/>
    <w:rsid w:val="00F26BE3"/>
    <w:rsid w:val="00F27A7B"/>
    <w:rsid w:val="00F4644F"/>
    <w:rsid w:val="00F526AF"/>
    <w:rsid w:val="00F55C5D"/>
    <w:rsid w:val="00F617C3"/>
    <w:rsid w:val="00F7066B"/>
    <w:rsid w:val="00F73E6F"/>
    <w:rsid w:val="00F74639"/>
    <w:rsid w:val="00F81D8A"/>
    <w:rsid w:val="00F83B28"/>
    <w:rsid w:val="00F877AB"/>
    <w:rsid w:val="00F9155C"/>
    <w:rsid w:val="00F974DA"/>
    <w:rsid w:val="00F979C5"/>
    <w:rsid w:val="00FA46E5"/>
    <w:rsid w:val="00FB7DBA"/>
    <w:rsid w:val="00FC1C25"/>
    <w:rsid w:val="00FC3F45"/>
    <w:rsid w:val="00FD1D5E"/>
    <w:rsid w:val="00FD503F"/>
    <w:rsid w:val="00FD7589"/>
    <w:rsid w:val="00FF016A"/>
    <w:rsid w:val="00FF1401"/>
    <w:rsid w:val="00FF5E7D"/>
    <w:rsid w:val="01533990"/>
    <w:rsid w:val="0557243E"/>
    <w:rsid w:val="09A4E19A"/>
    <w:rsid w:val="0A2A9561"/>
    <w:rsid w:val="0F5135ED"/>
    <w:rsid w:val="1BE47712"/>
    <w:rsid w:val="1D804773"/>
    <w:rsid w:val="1F3D66AC"/>
    <w:rsid w:val="23B1B3E8"/>
    <w:rsid w:val="4A85147D"/>
    <w:rsid w:val="541EFEC1"/>
    <w:rsid w:val="54E7A243"/>
    <w:rsid w:val="635BE1C5"/>
    <w:rsid w:val="663494DF"/>
    <w:rsid w:val="66C60992"/>
    <w:rsid w:val="6ABF8397"/>
    <w:rsid w:val="6EA3A885"/>
    <w:rsid w:val="6FCDC8FA"/>
    <w:rsid w:val="77C07486"/>
    <w:rsid w:val="7919A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8A834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C70C0C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C70C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6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E7B3B-7BE7-45D6-80EC-0B89B3E25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34</TotalTime>
  <Pages>6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Dominika Żelazny</cp:lastModifiedBy>
  <cp:revision>22</cp:revision>
  <cp:lastPrinted>2019-02-06T12:12:00Z</cp:lastPrinted>
  <dcterms:created xsi:type="dcterms:W3CDTF">2023-09-11T14:54:00Z</dcterms:created>
  <dcterms:modified xsi:type="dcterms:W3CDTF">2024-09-26T07:11:00Z</dcterms:modified>
</cp:coreProperties>
</file>